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text" w:tblpY="1"/>
        <w:tblOverlap w:val="never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1E0"/>
      </w:tblPr>
      <w:tblGrid>
        <w:gridCol w:w="1728"/>
        <w:gridCol w:w="2880"/>
      </w:tblGrid>
      <w:tr w:rsidR="002A6975" w:rsidRPr="00554102" w:rsidTr="004C3F23">
        <w:trPr>
          <w:trHeight w:val="265"/>
        </w:trPr>
        <w:tc>
          <w:tcPr>
            <w:tcW w:w="1728" w:type="dxa"/>
          </w:tcPr>
          <w:p w:rsidR="002A6975" w:rsidRPr="00554102" w:rsidRDefault="002A6975" w:rsidP="00735297">
            <w:pPr>
              <w:jc w:val="center"/>
              <w:rPr>
                <w:rFonts w:ascii="Monotype Corsiva" w:hAnsi="Monotype Corsiva" w:cs="Tahoma"/>
                <w:b/>
              </w:rPr>
            </w:pPr>
            <w:r w:rsidRPr="00554102">
              <w:rPr>
                <w:rFonts w:ascii="Monotype Corsiva" w:hAnsi="Monotype Corsiva" w:cs="Tahoma"/>
                <w:b/>
              </w:rPr>
              <w:t>ADI SOYADI:</w:t>
            </w:r>
          </w:p>
          <w:p w:rsidR="002A6975" w:rsidRPr="00554102" w:rsidRDefault="002A6975" w:rsidP="00735297">
            <w:pPr>
              <w:jc w:val="center"/>
              <w:rPr>
                <w:rFonts w:ascii="Monotype Corsiva" w:hAnsi="Monotype Corsiva" w:cs="Tahoma"/>
                <w:b/>
              </w:rPr>
            </w:pPr>
          </w:p>
        </w:tc>
        <w:tc>
          <w:tcPr>
            <w:tcW w:w="2880" w:type="dxa"/>
          </w:tcPr>
          <w:p w:rsidR="002A6975" w:rsidRPr="00554102" w:rsidRDefault="002A6975" w:rsidP="00735297">
            <w:pPr>
              <w:jc w:val="center"/>
              <w:rPr>
                <w:rFonts w:ascii="Monotype Corsiva" w:hAnsi="Monotype Corsiva"/>
                <w:b/>
              </w:rPr>
            </w:pPr>
          </w:p>
        </w:tc>
      </w:tr>
      <w:tr w:rsidR="002A6975" w:rsidRPr="00554102" w:rsidTr="004C3F23">
        <w:trPr>
          <w:trHeight w:val="277"/>
        </w:trPr>
        <w:tc>
          <w:tcPr>
            <w:tcW w:w="1728" w:type="dxa"/>
          </w:tcPr>
          <w:p w:rsidR="002A6975" w:rsidRPr="00554102" w:rsidRDefault="002A6975" w:rsidP="00735297">
            <w:pPr>
              <w:jc w:val="center"/>
              <w:rPr>
                <w:rFonts w:ascii="Monotype Corsiva" w:hAnsi="Monotype Corsiva" w:cs="Tahoma"/>
                <w:b/>
              </w:rPr>
            </w:pPr>
            <w:r w:rsidRPr="00554102">
              <w:rPr>
                <w:rFonts w:ascii="Monotype Corsiva" w:hAnsi="Monotype Corsiva" w:cs="Tahoma"/>
                <w:b/>
              </w:rPr>
              <w:t>SINIF VE NO:</w:t>
            </w:r>
          </w:p>
          <w:p w:rsidR="002A6975" w:rsidRPr="00554102" w:rsidRDefault="002A6975" w:rsidP="00735297">
            <w:pPr>
              <w:jc w:val="center"/>
              <w:rPr>
                <w:rFonts w:ascii="Monotype Corsiva" w:hAnsi="Monotype Corsiva" w:cs="Tahoma"/>
                <w:b/>
              </w:rPr>
            </w:pPr>
          </w:p>
        </w:tc>
        <w:tc>
          <w:tcPr>
            <w:tcW w:w="2880" w:type="dxa"/>
          </w:tcPr>
          <w:p w:rsidR="002A6975" w:rsidRPr="00554102" w:rsidRDefault="002A6975" w:rsidP="00735297">
            <w:pPr>
              <w:jc w:val="center"/>
              <w:rPr>
                <w:rFonts w:ascii="Monotype Corsiva" w:hAnsi="Monotype Corsiva"/>
                <w:b/>
              </w:rPr>
            </w:pPr>
            <w:r>
              <w:rPr>
                <w:noProof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26" type="#_x0000_t32" style="position:absolute;left:0;text-align:left;margin-left:64.95pt;margin-top:-.6pt;width:0;height:25.4pt;z-index:251660800;mso-position-horizontal-relative:text;mso-position-vertical-relative:text" o:connectortype="straight" strokeweight="2.25pt"/>
              </w:pict>
            </w:r>
          </w:p>
        </w:tc>
      </w:tr>
    </w:tbl>
    <w:tbl>
      <w:tblPr>
        <w:tblpPr w:leftFromText="141" w:rightFromText="141" w:vertAnchor="text" w:horzAnchor="page" w:tblpX="7129" w:tblpY="16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1E0"/>
      </w:tblPr>
      <w:tblGrid>
        <w:gridCol w:w="1728"/>
        <w:gridCol w:w="2520"/>
      </w:tblGrid>
      <w:tr w:rsidR="002A6975" w:rsidRPr="00554102" w:rsidTr="004C3F23">
        <w:trPr>
          <w:trHeight w:val="273"/>
        </w:trPr>
        <w:tc>
          <w:tcPr>
            <w:tcW w:w="1728" w:type="dxa"/>
          </w:tcPr>
          <w:p w:rsidR="002A6975" w:rsidRPr="00554102" w:rsidRDefault="002A6975" w:rsidP="00735297">
            <w:pPr>
              <w:jc w:val="center"/>
              <w:rPr>
                <w:rFonts w:ascii="Monotype Corsiva" w:hAnsi="Monotype Corsiva"/>
                <w:b/>
              </w:rPr>
            </w:pPr>
            <w:r w:rsidRPr="00554102">
              <w:rPr>
                <w:rFonts w:ascii="Monotype Corsiva" w:hAnsi="Monotype Corsiva"/>
                <w:b/>
              </w:rPr>
              <w:t>TARİH:</w:t>
            </w:r>
          </w:p>
          <w:p w:rsidR="002A6975" w:rsidRPr="00554102" w:rsidRDefault="002A6975" w:rsidP="00735297">
            <w:pPr>
              <w:jc w:val="center"/>
              <w:rPr>
                <w:rFonts w:ascii="Monotype Corsiva" w:hAnsi="Monotype Corsiva"/>
                <w:b/>
              </w:rPr>
            </w:pPr>
          </w:p>
        </w:tc>
        <w:tc>
          <w:tcPr>
            <w:tcW w:w="2520" w:type="dxa"/>
          </w:tcPr>
          <w:p w:rsidR="002A6975" w:rsidRPr="00554102" w:rsidRDefault="002A6975" w:rsidP="00735297">
            <w:pPr>
              <w:jc w:val="center"/>
              <w:rPr>
                <w:rFonts w:ascii="Monotype Corsiva" w:hAnsi="Monotype Corsiva"/>
                <w:b/>
              </w:rPr>
            </w:pPr>
          </w:p>
        </w:tc>
      </w:tr>
      <w:tr w:rsidR="002A6975" w:rsidRPr="00554102" w:rsidTr="004C3F23">
        <w:trPr>
          <w:trHeight w:val="286"/>
        </w:trPr>
        <w:tc>
          <w:tcPr>
            <w:tcW w:w="1728" w:type="dxa"/>
          </w:tcPr>
          <w:p w:rsidR="002A6975" w:rsidRPr="00554102" w:rsidRDefault="002A6975" w:rsidP="00735297">
            <w:pPr>
              <w:jc w:val="center"/>
              <w:rPr>
                <w:rFonts w:ascii="Monotype Corsiva" w:hAnsi="Monotype Corsiva"/>
                <w:b/>
              </w:rPr>
            </w:pPr>
            <w:r w:rsidRPr="00554102">
              <w:rPr>
                <w:rFonts w:ascii="Monotype Corsiva" w:hAnsi="Monotype Corsiva"/>
                <w:b/>
              </w:rPr>
              <w:t>ALDIĞI NOT:</w:t>
            </w:r>
          </w:p>
          <w:p w:rsidR="002A6975" w:rsidRPr="00554102" w:rsidRDefault="002A6975" w:rsidP="00735297">
            <w:pPr>
              <w:jc w:val="center"/>
              <w:rPr>
                <w:rFonts w:ascii="Monotype Corsiva" w:hAnsi="Monotype Corsiva"/>
                <w:b/>
              </w:rPr>
            </w:pPr>
          </w:p>
        </w:tc>
        <w:tc>
          <w:tcPr>
            <w:tcW w:w="2520" w:type="dxa"/>
          </w:tcPr>
          <w:p w:rsidR="002A6975" w:rsidRPr="00554102" w:rsidRDefault="002A6975" w:rsidP="00735297">
            <w:pPr>
              <w:jc w:val="center"/>
              <w:rPr>
                <w:rFonts w:ascii="Monotype Corsiva" w:hAnsi="Monotype Corsiva"/>
                <w:b/>
              </w:rPr>
            </w:pPr>
          </w:p>
        </w:tc>
      </w:tr>
    </w:tbl>
    <w:p w:rsidR="002A6975" w:rsidRPr="00345EE8" w:rsidRDefault="002A6975" w:rsidP="002B2A28">
      <w:pPr>
        <w:jc w:val="center"/>
        <w:rPr>
          <w:b/>
        </w:rPr>
      </w:pPr>
      <w:r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27" type="#_x0000_t136" style="position:absolute;left:0;text-align:left;margin-left:-188.65pt;margin-top:62.85pt;width:35.4pt;height:34.2pt;z-index:251661824;mso-position-horizontal-relative:text;mso-position-vertical-relative:text">
            <v:shadow color="#868686"/>
            <v:textpath style="font-family:&quot;Arial Black&quot;;v-text-kern:t" trim="t" fitpath="t" string="B"/>
          </v:shape>
        </w:pict>
      </w: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8" type="#_x0000_t75" style="position:absolute;left:0;text-align:left;margin-left:1.7pt;margin-top:-9pt;width:73.5pt;height:65.3pt;z-index:251662848;mso-position-horizontal-relative:text;mso-position-vertical-relative:text" o:allowoverlap="f">
            <v:imagedata r:id="rId5" o:title=""/>
            <w10:wrap type="square"/>
          </v:shape>
        </w:pict>
      </w:r>
      <w:r>
        <w:rPr>
          <w:b/>
        </w:rPr>
        <w:t>2010-2011</w:t>
      </w:r>
      <w:r w:rsidRPr="00345EE8">
        <w:rPr>
          <w:b/>
        </w:rPr>
        <w:t xml:space="preserve"> </w:t>
      </w:r>
      <w:r w:rsidRPr="004C3F23">
        <w:t>DURUGÖL   İLKÖĞRETİM OKULU</w:t>
      </w:r>
      <w:r w:rsidRPr="00345EE8">
        <w:rPr>
          <w:b/>
        </w:rPr>
        <w:t xml:space="preserve"> MATEMATİK DERSİ</w:t>
      </w:r>
    </w:p>
    <w:p w:rsidR="002A6975" w:rsidRPr="004A5BCE" w:rsidRDefault="002A6975" w:rsidP="002B2A28">
      <w:pPr>
        <w:jc w:val="center"/>
        <w:rPr>
          <w:b/>
        </w:rPr>
      </w:pPr>
      <w:r w:rsidRPr="00345EE8">
        <w:rPr>
          <w:b/>
        </w:rPr>
        <w:t xml:space="preserve"> </w:t>
      </w:r>
      <w:r>
        <w:rPr>
          <w:b/>
        </w:rPr>
        <w:t>8. SINIFLAR  1. DÖNEM 3</w:t>
      </w:r>
      <w:r w:rsidRPr="004C3F23">
        <w:t>.  YAZILI SINAV</w:t>
      </w:r>
      <w:r>
        <w:t xml:space="preserve"> </w:t>
      </w:r>
      <w:r w:rsidRPr="004C3F23">
        <w:t xml:space="preserve"> SORULARIDIR</w:t>
      </w:r>
    </w:p>
    <w:tbl>
      <w:tblPr>
        <w:tblW w:w="10620" w:type="dxa"/>
        <w:jc w:val="center"/>
        <w:tblBorders>
          <w:top w:val="thinThickThinSmallGap" w:sz="24" w:space="0" w:color="auto"/>
          <w:left w:val="thinThickThinSmallGap" w:sz="24" w:space="0" w:color="auto"/>
          <w:bottom w:val="thinThickThinSmallGap" w:sz="24" w:space="0" w:color="auto"/>
          <w:right w:val="thinThickThinSmallGap" w:sz="24" w:space="0" w:color="auto"/>
          <w:insideH w:val="thinThickThinSmallGap" w:sz="24" w:space="0" w:color="auto"/>
          <w:insideV w:val="thinThickThinSmallGap" w:sz="24" w:space="0" w:color="auto"/>
        </w:tblBorders>
        <w:tblLook w:val="01E0"/>
      </w:tblPr>
      <w:tblGrid>
        <w:gridCol w:w="5400"/>
        <w:gridCol w:w="5220"/>
      </w:tblGrid>
      <w:tr w:rsidR="002A6975" w:rsidRPr="00822CE7" w:rsidTr="002E3352">
        <w:trPr>
          <w:trHeight w:val="2102"/>
          <w:jc w:val="center"/>
        </w:trPr>
        <w:tc>
          <w:tcPr>
            <w:tcW w:w="5400" w:type="dxa"/>
          </w:tcPr>
          <w:p w:rsidR="002A6975" w:rsidRDefault="002A6975" w:rsidP="004C3F23">
            <w:pPr>
              <w:ind w:left="360"/>
              <w:rPr>
                <w:b/>
                <w:color w:val="FF0000"/>
              </w:rPr>
            </w:pPr>
            <w:r>
              <w:rPr>
                <w:noProof/>
              </w:rPr>
              <w:pict>
                <v:shape id="_x0000_s1029" type="#_x0000_t75" style="position:absolute;left:0;text-align:left;margin-left:15.6pt;margin-top:3.5pt;width:233.1pt;height:122.65pt;z-index:251646464">
                  <v:imagedata r:id="rId6" o:title="" gain="109227f" blacklevel="-6554f" grayscale="t"/>
                </v:shape>
              </w:pict>
            </w:r>
            <w:r>
              <w:rPr>
                <w:noProof/>
              </w:rPr>
              <w:pict>
                <v:shape id="_x0000_s1030" type="#_x0000_t136" style="position:absolute;left:0;text-align:left;margin-left:-2.25pt;margin-top:.35pt;width:8.45pt;height:21.95pt;z-index:251663872" fillcolor="red">
                  <v:shadow color="#868686"/>
                  <v:textpath style="font-family:&quot;Arial Black&quot;;v-text-kern:t" trim="t" fitpath="t" string="1"/>
                </v:shape>
              </w:pict>
            </w:r>
          </w:p>
          <w:p w:rsidR="002A6975" w:rsidRPr="002E3352" w:rsidRDefault="002A6975" w:rsidP="002E3352"/>
          <w:p w:rsidR="002A6975" w:rsidRPr="002E3352" w:rsidRDefault="002A6975" w:rsidP="002E3352"/>
          <w:p w:rsidR="002A6975" w:rsidRPr="002E3352" w:rsidRDefault="002A6975" w:rsidP="002E3352"/>
          <w:p w:rsidR="002A6975" w:rsidRPr="002E3352" w:rsidRDefault="002A6975" w:rsidP="002E3352"/>
          <w:p w:rsidR="002A6975" w:rsidRPr="002E3352" w:rsidRDefault="002A6975" w:rsidP="002E3352"/>
          <w:p w:rsidR="002A6975" w:rsidRDefault="002A6975" w:rsidP="002E3352"/>
          <w:p w:rsidR="002A6975" w:rsidRDefault="002A6975" w:rsidP="002E3352"/>
          <w:p w:rsidR="002A6975" w:rsidRDefault="002A6975" w:rsidP="002E3352"/>
          <w:p w:rsidR="002A6975" w:rsidRPr="002E3352" w:rsidRDefault="002A6975" w:rsidP="002E3352"/>
        </w:tc>
        <w:tc>
          <w:tcPr>
            <w:tcW w:w="5220" w:type="dxa"/>
          </w:tcPr>
          <w:p w:rsidR="002A6975" w:rsidRDefault="002A6975" w:rsidP="004C3F23">
            <w:pPr>
              <w:ind w:left="360"/>
              <w:rPr>
                <w:b/>
                <w:color w:val="FF0000"/>
              </w:rPr>
            </w:pPr>
            <w:r>
              <w:rPr>
                <w:noProof/>
              </w:rPr>
              <w:pict>
                <v:shape id="_x0000_s1031" type="#_x0000_t75" style="position:absolute;left:0;text-align:left;margin-left:8.7pt;margin-top:3.5pt;width:239.6pt;height:128.2pt;z-index:251654656;mso-position-horizontal-relative:text;mso-position-vertical-relative:text">
                  <v:imagedata r:id="rId7" o:title="" gain="109227f" blacklevel="-6554f" grayscale="t"/>
                </v:shape>
              </w:pict>
            </w:r>
            <w:r>
              <w:rPr>
                <w:noProof/>
              </w:rPr>
              <w:pict>
                <v:shape id="_x0000_s1032" type="#_x0000_t136" style="position:absolute;left:0;text-align:left;margin-left:2.75pt;margin-top:3.5pt;width:8.45pt;height:21.95pt;z-index:251673088;mso-position-horizontal-relative:text;mso-position-vertical-relative:text" fillcolor="red">
                  <v:shadow color="#868686"/>
                  <v:textpath style="font-family:&quot;Arial Black&quot;;v-text-kern:t" trim="t" fitpath="t" string="6"/>
                </v:shape>
              </w:pict>
            </w:r>
          </w:p>
          <w:p w:rsidR="002A6975" w:rsidRPr="002E3352" w:rsidRDefault="002A6975" w:rsidP="002E3352"/>
          <w:p w:rsidR="002A6975" w:rsidRPr="002E3352" w:rsidRDefault="002A6975" w:rsidP="002E3352"/>
          <w:p w:rsidR="002A6975" w:rsidRPr="002E3352" w:rsidRDefault="002A6975" w:rsidP="002E3352"/>
          <w:p w:rsidR="002A6975" w:rsidRPr="002E3352" w:rsidRDefault="002A6975" w:rsidP="002E3352"/>
          <w:p w:rsidR="002A6975" w:rsidRPr="002E3352" w:rsidRDefault="002A6975" w:rsidP="002E3352"/>
          <w:p w:rsidR="002A6975" w:rsidRDefault="002A6975" w:rsidP="002E3352"/>
          <w:p w:rsidR="002A6975" w:rsidRDefault="002A6975" w:rsidP="002E3352">
            <w:pPr>
              <w:ind w:firstLine="708"/>
            </w:pPr>
          </w:p>
          <w:p w:rsidR="002A6975" w:rsidRPr="002E3352" w:rsidRDefault="002A6975" w:rsidP="002E3352">
            <w:pPr>
              <w:ind w:firstLine="708"/>
            </w:pPr>
          </w:p>
        </w:tc>
      </w:tr>
      <w:tr w:rsidR="002A6975" w:rsidRPr="00822CE7" w:rsidTr="00BE1EDB">
        <w:trPr>
          <w:trHeight w:val="2709"/>
          <w:jc w:val="center"/>
        </w:trPr>
        <w:tc>
          <w:tcPr>
            <w:tcW w:w="5400" w:type="dxa"/>
          </w:tcPr>
          <w:p w:rsidR="002A6975" w:rsidRDefault="002A6975" w:rsidP="004C3F23">
            <w:pPr>
              <w:rPr>
                <w:b/>
                <w:color w:val="FF0000"/>
              </w:rPr>
            </w:pPr>
            <w:r>
              <w:rPr>
                <w:noProof/>
              </w:rPr>
              <w:pict>
                <v:shape id="_x0000_s1033" type="#_x0000_t136" style="position:absolute;margin-left:-2.25pt;margin-top:4.7pt;width:8.45pt;height:21.95pt;z-index:251671040;mso-position-horizontal-relative:text;mso-position-vertical-relative:text" fillcolor="red">
                  <v:shadow color="#868686"/>
                  <v:textpath style="font-family:&quot;Arial Black&quot;;v-text-kern:t" trim="t" fitpath="t" string="2"/>
                </v:shape>
              </w:pict>
            </w:r>
            <w:r>
              <w:rPr>
                <w:noProof/>
              </w:rPr>
              <w:pict>
                <v:shape id="_x0000_s1034" type="#_x0000_t75" style="position:absolute;margin-left:127.45pt;margin-top:4.7pt;width:132.75pt;height:54.75pt;z-index:251637248;mso-position-horizontal-relative:text;mso-position-vertical-relative:text">
                  <v:imagedata r:id="rId8" o:title=""/>
                </v:shape>
              </w:pict>
            </w:r>
            <w:r>
              <w:rPr>
                <w:noProof/>
              </w:rPr>
              <w:pict>
                <v:shape id="_x0000_s1035" type="#_x0000_t75" style="position:absolute;margin-left:3.7pt;margin-top:7.7pt;width:128.25pt;height:51.75pt;z-index:251636224;mso-position-horizontal-relative:text;mso-position-vertical-relative:text">
                  <v:imagedata r:id="rId9" o:title="" grayscale="t"/>
                </v:shape>
              </w:pict>
            </w:r>
            <w:r>
              <w:rPr>
                <w:b/>
                <w:color w:val="FF0000"/>
              </w:rPr>
              <w:t xml:space="preserve">   </w:t>
            </w:r>
          </w:p>
          <w:p w:rsidR="002A6975" w:rsidRDefault="002A6975" w:rsidP="00344E95">
            <w:pPr>
              <w:ind w:left="360"/>
              <w:rPr>
                <w:b/>
                <w:color w:val="FF0000"/>
              </w:rPr>
            </w:pPr>
          </w:p>
          <w:p w:rsidR="002A6975" w:rsidRDefault="002A6975" w:rsidP="00344E95">
            <w:pPr>
              <w:ind w:left="360"/>
              <w:rPr>
                <w:b/>
                <w:color w:val="FF0000"/>
              </w:rPr>
            </w:pPr>
            <w:r>
              <w:rPr>
                <w:noProof/>
              </w:rPr>
              <w:pict>
                <v:shape id="_x0000_s1036" type="#_x0000_t136" style="position:absolute;left:0;text-align:left;margin-left:59.5pt;margin-top:10.55pt;width:14.7pt;height:10.5pt;z-index:251640320" fillcolor="#bfbfbf">
                  <v:shadow color="#868686"/>
                  <v:textpath style="font-family:&quot;Arial&quot;;font-size:8pt;v-text-kern:t" trim="t" fitpath="t" string="35 cm"/>
                </v:shape>
              </w:pict>
            </w:r>
          </w:p>
          <w:p w:rsidR="002A6975" w:rsidRDefault="002A6975" w:rsidP="00344E95">
            <w:pPr>
              <w:ind w:left="360"/>
              <w:rPr>
                <w:b/>
                <w:color w:val="FF0000"/>
              </w:rPr>
            </w:pPr>
            <w:r>
              <w:rPr>
                <w:noProof/>
              </w:rPr>
              <w:pict>
                <v:shape id="_x0000_s1037" type="#_x0000_t32" style="position:absolute;left:0;text-align:left;margin-left:49.5pt;margin-top:10.6pt;width:33.35pt;height:0;z-index:251642368" o:connectortype="straight">
                  <v:stroke dashstyle="dash"/>
                </v:shape>
              </w:pict>
            </w:r>
          </w:p>
          <w:p w:rsidR="002A6975" w:rsidRDefault="002A6975" w:rsidP="00344E95">
            <w:pPr>
              <w:ind w:left="360"/>
              <w:rPr>
                <w:b/>
                <w:color w:val="FF0000"/>
              </w:rPr>
            </w:pPr>
            <w:r>
              <w:rPr>
                <w:noProof/>
              </w:rPr>
              <w:pict>
                <v:rect id="_x0000_s1038" style="position:absolute;left:0;text-align:left;margin-left:49.5pt;margin-top:-.3pt;width:33.35pt;height:9.2pt;z-index:251641344" stroked="f"/>
              </w:pict>
            </w:r>
          </w:p>
          <w:p w:rsidR="002A6975" w:rsidRDefault="002A6975" w:rsidP="00344E95">
            <w:pPr>
              <w:ind w:left="360"/>
              <w:rPr>
                <w:b/>
                <w:color w:val="FF0000"/>
              </w:rPr>
            </w:pPr>
          </w:p>
          <w:p w:rsidR="002A6975" w:rsidRDefault="002A6975" w:rsidP="00344E95">
            <w:pPr>
              <w:ind w:left="360"/>
              <w:rPr>
                <w:b/>
                <w:color w:val="FF0000"/>
              </w:rPr>
            </w:pPr>
            <w:r>
              <w:rPr>
                <w:noProof/>
              </w:rPr>
              <w:pict>
                <v:shape id="_x0000_s1039" type="#_x0000_t75" style="position:absolute;left:0;text-align:left;margin-left:127.45pt;margin-top:3pt;width:121.25pt;height:43.45pt;z-index:251638272">
                  <v:imagedata r:id="rId10" o:title=""/>
                </v:shape>
              </w:pict>
            </w:r>
            <w:r>
              <w:rPr>
                <w:noProof/>
              </w:rPr>
              <w:pict>
                <v:shape id="_x0000_s1040" type="#_x0000_t75" style="position:absolute;left:0;text-align:left;margin-left:-2.25pt;margin-top:2.3pt;width:129.7pt;height:44.15pt;z-index:251639296">
                  <v:imagedata r:id="rId11" o:title=""/>
                </v:shape>
              </w:pict>
            </w:r>
          </w:p>
          <w:p w:rsidR="002A6975" w:rsidRDefault="002A6975" w:rsidP="00344E95">
            <w:pPr>
              <w:ind w:left="360"/>
              <w:rPr>
                <w:b/>
                <w:color w:val="FF0000"/>
              </w:rPr>
            </w:pPr>
          </w:p>
          <w:p w:rsidR="002A6975" w:rsidRDefault="002A6975" w:rsidP="00344E95">
            <w:pPr>
              <w:ind w:left="360"/>
              <w:rPr>
                <w:b/>
                <w:color w:val="FF0000"/>
              </w:rPr>
            </w:pPr>
          </w:p>
          <w:p w:rsidR="002A6975" w:rsidRPr="00344E95" w:rsidRDefault="002A6975" w:rsidP="00344E95">
            <w:pPr>
              <w:ind w:left="360"/>
              <w:rPr>
                <w:b/>
                <w:color w:val="FF0000"/>
              </w:rPr>
            </w:pPr>
          </w:p>
        </w:tc>
        <w:tc>
          <w:tcPr>
            <w:tcW w:w="5220" w:type="dxa"/>
          </w:tcPr>
          <w:p w:rsidR="002A6975" w:rsidRDefault="002A6975" w:rsidP="004C3F23">
            <w:pPr>
              <w:rPr>
                <w:b/>
                <w:color w:val="FF0000"/>
              </w:rPr>
            </w:pPr>
            <w:r>
              <w:rPr>
                <w:noProof/>
              </w:rPr>
              <w:pict>
                <v:shape id="_x0000_s1041" type="#_x0000_t136" style="position:absolute;margin-left:2.75pt;margin-top:4.7pt;width:8.45pt;height:21.95pt;z-index:251672064;mso-position-horizontal-relative:text;mso-position-vertical-relative:text" fillcolor="red">
                  <v:shadow color="#868686"/>
                  <v:textpath style="font-family:&quot;Arial Black&quot;;v-text-kern:t" trim="t" fitpath="t" string="7"/>
                </v:shape>
              </w:pict>
            </w:r>
            <w:r>
              <w:rPr>
                <w:noProof/>
              </w:rPr>
              <w:pict>
                <v:shape id="_x0000_s1042" type="#_x0000_t75" style="position:absolute;margin-left:19.5pt;margin-top:1.3pt;width:228.8pt;height:25.35pt;z-index:251643392;mso-position-horizontal-relative:text;mso-position-vertical-relative:text">
                  <v:imagedata r:id="rId12" o:title="" gain="109227f" blacklevel="-6554f"/>
                </v:shape>
              </w:pict>
            </w:r>
          </w:p>
          <w:p w:rsidR="002A6975" w:rsidRPr="00D931FC" w:rsidRDefault="002A6975" w:rsidP="006259F7">
            <w:pPr>
              <w:ind w:firstLine="708"/>
            </w:pPr>
          </w:p>
          <w:p w:rsidR="002A6975" w:rsidRPr="00D931FC" w:rsidRDefault="002A6975" w:rsidP="00D931FC"/>
          <w:p w:rsidR="002A6975" w:rsidRDefault="002A6975" w:rsidP="00111A22">
            <w:pPr>
              <w:tabs>
                <w:tab w:val="center" w:pos="2502"/>
              </w:tabs>
            </w:pPr>
            <w:r>
              <w:rPr>
                <w:noProof/>
              </w:rPr>
              <w:pict>
                <v:shape id="_x0000_s1043" type="#_x0000_t75" style="position:absolute;margin-left:122.35pt;margin-top:7.25pt;width:122.1pt;height:85.1pt;z-index:251645440">
                  <v:imagedata r:id="rId13" o:title="" gain="2.5" blacklevel="-13107f" grayscale="t"/>
                </v:shape>
              </w:pict>
            </w:r>
            <w:r>
              <w:rPr>
                <w:noProof/>
              </w:rPr>
              <w:pict>
                <v:shape id="_x0000_s1044" type="#_x0000_t75" style="position:absolute;margin-left:0;margin-top:-.4pt;width:115.25pt;height:92.75pt;z-index:251644416;mso-position-horizontal:inside">
                  <v:imagedata r:id="rId14" o:title="" gain="2.5" blacklevel="-13107f" grayscale="t"/>
                </v:shape>
              </w:pict>
            </w:r>
            <w:r>
              <w:tab/>
            </w:r>
          </w:p>
          <w:p w:rsidR="002A6975" w:rsidRPr="00D931FC" w:rsidRDefault="002A6975" w:rsidP="00D931FC"/>
        </w:tc>
      </w:tr>
      <w:tr w:rsidR="002A6975" w:rsidRPr="00822CE7" w:rsidTr="0089756C">
        <w:trPr>
          <w:trHeight w:val="2505"/>
          <w:jc w:val="center"/>
        </w:trPr>
        <w:tc>
          <w:tcPr>
            <w:tcW w:w="5400" w:type="dxa"/>
          </w:tcPr>
          <w:p w:rsidR="002A6975" w:rsidRPr="00BE1EDB" w:rsidRDefault="002A6975" w:rsidP="004C3F23">
            <w:pPr>
              <w:rPr>
                <w:b/>
                <w:color w:val="FF0000"/>
              </w:rPr>
            </w:pPr>
            <w:r>
              <w:rPr>
                <w:noProof/>
              </w:rPr>
              <w:pict>
                <v:shape id="_x0000_s1045" type="#_x0000_t75" style="position:absolute;margin-left:18.3pt;margin-top:9.25pt;width:220.25pt;height:101.4pt;z-index:251648512;mso-position-horizontal-relative:text;mso-position-vertical-relative:text">
                  <v:imagedata r:id="rId15" o:title="" gain="109227f" blacklevel="-6554f"/>
                </v:shape>
              </w:pict>
            </w:r>
            <w:r>
              <w:rPr>
                <w:noProof/>
              </w:rPr>
              <w:pict>
                <v:shape id="_x0000_s1046" type="#_x0000_t136" style="position:absolute;margin-left:3.7pt;margin-top:4.5pt;width:8.45pt;height:21.95pt;z-index:251668992;mso-position-horizontal-relative:text;mso-position-vertical-relative:text" fillcolor="red">
                  <v:shadow color="#868686"/>
                  <v:textpath style="font-family:&quot;Arial Black&quot;;v-text-kern:t" trim="t" fitpath="t" string="3"/>
                </v:shape>
              </w:pict>
            </w:r>
          </w:p>
          <w:p w:rsidR="002A6975" w:rsidRDefault="002A6975" w:rsidP="00344E95">
            <w:pPr>
              <w:ind w:left="360"/>
              <w:rPr>
                <w:b/>
                <w:color w:val="FF0000"/>
              </w:rPr>
            </w:pPr>
          </w:p>
          <w:p w:rsidR="002A6975" w:rsidRDefault="002A6975" w:rsidP="00344E95">
            <w:pPr>
              <w:ind w:left="360"/>
              <w:rPr>
                <w:b/>
                <w:color w:val="FF0000"/>
              </w:rPr>
            </w:pPr>
          </w:p>
          <w:p w:rsidR="002A6975" w:rsidRDefault="002A6975" w:rsidP="00344E95">
            <w:pPr>
              <w:ind w:left="360"/>
              <w:rPr>
                <w:b/>
                <w:color w:val="FF0000"/>
              </w:rPr>
            </w:pPr>
          </w:p>
          <w:p w:rsidR="002A6975" w:rsidRDefault="002A6975" w:rsidP="00344E95">
            <w:pPr>
              <w:ind w:left="360"/>
              <w:rPr>
                <w:b/>
                <w:color w:val="FF0000"/>
              </w:rPr>
            </w:pPr>
          </w:p>
          <w:p w:rsidR="002A6975" w:rsidRDefault="002A6975" w:rsidP="00344E95">
            <w:pPr>
              <w:ind w:left="360"/>
              <w:rPr>
                <w:b/>
                <w:color w:val="FF0000"/>
              </w:rPr>
            </w:pPr>
          </w:p>
          <w:p w:rsidR="002A6975" w:rsidRDefault="002A6975" w:rsidP="00344E95">
            <w:pPr>
              <w:ind w:left="360"/>
              <w:rPr>
                <w:b/>
                <w:color w:val="FF0000"/>
              </w:rPr>
            </w:pPr>
          </w:p>
          <w:p w:rsidR="002A6975" w:rsidRDefault="002A6975" w:rsidP="00344E95">
            <w:pPr>
              <w:ind w:left="360"/>
              <w:rPr>
                <w:b/>
                <w:color w:val="FF0000"/>
              </w:rPr>
            </w:pPr>
          </w:p>
          <w:p w:rsidR="002A6975" w:rsidRPr="00344E95" w:rsidRDefault="002A6975" w:rsidP="00344E95">
            <w:pPr>
              <w:ind w:left="360"/>
              <w:rPr>
                <w:b/>
                <w:color w:val="FF0000"/>
              </w:rPr>
            </w:pPr>
          </w:p>
        </w:tc>
        <w:tc>
          <w:tcPr>
            <w:tcW w:w="5220" w:type="dxa"/>
          </w:tcPr>
          <w:p w:rsidR="002A6975" w:rsidRDefault="002A6975" w:rsidP="004C3F23">
            <w:pPr>
              <w:rPr>
                <w:b/>
                <w:color w:val="FF0000"/>
              </w:rPr>
            </w:pPr>
            <w:r>
              <w:rPr>
                <w:noProof/>
              </w:rPr>
              <w:pict>
                <v:shape id="_x0000_s1047" type="#_x0000_t75" style="position:absolute;margin-left:28.05pt;margin-top:4.5pt;width:211.45pt;height:115.25pt;z-index:251649536;mso-position-horizontal-relative:text;mso-position-vertical-relative:text">
                  <v:imagedata r:id="rId16" o:title="" gain="109227f" blacklevel="-6554f" grayscale="t"/>
                </v:shape>
              </w:pict>
            </w:r>
            <w:r>
              <w:rPr>
                <w:noProof/>
              </w:rPr>
              <w:pict>
                <v:shape id="_x0000_s1048" type="#_x0000_t136" style="position:absolute;margin-left:2.75pt;margin-top:-.4pt;width:8.45pt;height:21.95pt;z-index:251670016;mso-position-horizontal-relative:text;mso-position-vertical-relative:text" fillcolor="red">
                  <v:shadow color="#868686"/>
                  <v:textpath style="font-family:&quot;Arial Black&quot;;v-text-kern:t" trim="t" fitpath="t" string="8"/>
                </v:shape>
              </w:pict>
            </w:r>
          </w:p>
          <w:p w:rsidR="002A6975" w:rsidRPr="0089756C" w:rsidRDefault="002A6975" w:rsidP="0089756C"/>
          <w:p w:rsidR="002A6975" w:rsidRPr="0089756C" w:rsidRDefault="002A6975" w:rsidP="0089756C"/>
          <w:p w:rsidR="002A6975" w:rsidRPr="0089756C" w:rsidRDefault="002A6975" w:rsidP="0089756C"/>
          <w:p w:rsidR="002A6975" w:rsidRPr="0089756C" w:rsidRDefault="002A6975" w:rsidP="0089756C"/>
          <w:p w:rsidR="002A6975" w:rsidRPr="0089756C" w:rsidRDefault="002A6975" w:rsidP="0089756C"/>
          <w:p w:rsidR="002A6975" w:rsidRPr="0089756C" w:rsidRDefault="002A6975" w:rsidP="0089756C"/>
          <w:p w:rsidR="002A6975" w:rsidRPr="0089756C" w:rsidRDefault="002A6975" w:rsidP="0089756C"/>
          <w:p w:rsidR="002A6975" w:rsidRPr="0089756C" w:rsidRDefault="002A6975" w:rsidP="0089756C"/>
        </w:tc>
      </w:tr>
      <w:tr w:rsidR="002A6975" w:rsidRPr="00822CE7" w:rsidTr="007A68A2">
        <w:trPr>
          <w:trHeight w:val="2146"/>
          <w:jc w:val="center"/>
        </w:trPr>
        <w:tc>
          <w:tcPr>
            <w:tcW w:w="5400" w:type="dxa"/>
          </w:tcPr>
          <w:p w:rsidR="002A6975" w:rsidRDefault="002A6975" w:rsidP="00BE1EDB">
            <w:pPr>
              <w:rPr>
                <w:b/>
                <w:color w:val="FF0000"/>
              </w:rPr>
            </w:pPr>
            <w:r>
              <w:rPr>
                <w:noProof/>
              </w:rPr>
              <w:pict>
                <v:shape id="_x0000_s1049" type="#_x0000_t75" style="position:absolute;margin-left:22.15pt;margin-top:4.75pt;width:234.2pt;height:66.35pt;z-index:251647488;mso-position-horizontal-relative:text;mso-position-vertical-relative:text">
                  <v:imagedata r:id="rId17" o:title="" gain="109227f" blacklevel="-6554f" grayscale="t"/>
                </v:shape>
              </w:pict>
            </w:r>
            <w:r>
              <w:rPr>
                <w:noProof/>
              </w:rPr>
              <w:pict>
                <v:shape id="_x0000_s1050" type="#_x0000_t136" style="position:absolute;margin-left:3.7pt;margin-top:1.3pt;width:8.45pt;height:21.95pt;z-index:251667968;mso-position-horizontal-relative:text;mso-position-vertical-relative:text" fillcolor="red">
                  <v:shadow color="#868686"/>
                  <v:textpath style="font-family:&quot;Arial Black&quot;;v-text-kern:t" trim="t" fitpath="t" string="4"/>
                </v:shape>
              </w:pict>
            </w:r>
            <w:r>
              <w:rPr>
                <w:b/>
                <w:color w:val="FF0000"/>
              </w:rPr>
              <w:t xml:space="preserve"> </w:t>
            </w:r>
          </w:p>
          <w:p w:rsidR="002A6975" w:rsidRDefault="002A6975" w:rsidP="00BE1EDB">
            <w:pPr>
              <w:rPr>
                <w:b/>
                <w:color w:val="FF0000"/>
              </w:rPr>
            </w:pPr>
          </w:p>
          <w:p w:rsidR="002A6975" w:rsidRDefault="002A6975" w:rsidP="00BE1EDB">
            <w:pPr>
              <w:rPr>
                <w:b/>
                <w:color w:val="FF0000"/>
              </w:rPr>
            </w:pPr>
          </w:p>
          <w:p w:rsidR="002A6975" w:rsidRDefault="002A6975" w:rsidP="00BE1EDB">
            <w:pPr>
              <w:rPr>
                <w:b/>
                <w:color w:val="FF0000"/>
              </w:rPr>
            </w:pPr>
          </w:p>
          <w:p w:rsidR="002A6975" w:rsidRDefault="002A6975" w:rsidP="00BE1EDB">
            <w:pPr>
              <w:rPr>
                <w:b/>
                <w:color w:val="FF0000"/>
              </w:rPr>
            </w:pPr>
          </w:p>
          <w:p w:rsidR="002A6975" w:rsidRDefault="002A6975" w:rsidP="00BE1EDB">
            <w:pPr>
              <w:rPr>
                <w:b/>
                <w:color w:val="FF0000"/>
              </w:rPr>
            </w:pPr>
          </w:p>
          <w:p w:rsidR="002A6975" w:rsidRDefault="002A6975" w:rsidP="00BE1EDB">
            <w:pPr>
              <w:rPr>
                <w:b/>
                <w:color w:val="FF0000"/>
              </w:rPr>
            </w:pPr>
          </w:p>
          <w:p w:rsidR="002A6975" w:rsidRPr="00344E95" w:rsidRDefault="002A6975" w:rsidP="00BE1EDB">
            <w:pPr>
              <w:rPr>
                <w:b/>
                <w:color w:val="FF0000"/>
              </w:rPr>
            </w:pPr>
          </w:p>
        </w:tc>
        <w:tc>
          <w:tcPr>
            <w:tcW w:w="5220" w:type="dxa"/>
          </w:tcPr>
          <w:p w:rsidR="002A6975" w:rsidRPr="00344E95" w:rsidRDefault="002A6975" w:rsidP="004C3F23">
            <w:pPr>
              <w:rPr>
                <w:b/>
                <w:color w:val="FF0000"/>
              </w:rPr>
            </w:pPr>
            <w:r>
              <w:rPr>
                <w:noProof/>
              </w:rPr>
              <w:pict>
                <v:shape id="_x0000_s1051" type="#_x0000_t75" style="position:absolute;margin-left:28.05pt;margin-top:1.3pt;width:218.95pt;height:113.35pt;z-index:251635200;mso-position-horizontal-relative:text;mso-position-vertical-relative:text">
                  <v:imagedata r:id="rId18" o:title="" gain="109227f" blacklevel="-6554f" grayscale="t"/>
                </v:shape>
              </w:pict>
            </w:r>
            <w:r>
              <w:rPr>
                <w:noProof/>
              </w:rPr>
              <w:pict>
                <v:shape id="_x0000_s1052" type="#_x0000_t136" style="position:absolute;margin-left:2.75pt;margin-top:4.75pt;width:8.45pt;height:21.95pt;z-index:251665920;mso-position-horizontal-relative:text;mso-position-vertical-relative:text" fillcolor="red">
                  <v:shadow color="#868686"/>
                  <v:textpath style="font-family:&quot;Arial Black&quot;;v-text-kern:t" trim="t" fitpath="t" string="9"/>
                </v:shape>
              </w:pict>
            </w:r>
          </w:p>
        </w:tc>
      </w:tr>
      <w:tr w:rsidR="002A6975" w:rsidRPr="00822CE7" w:rsidTr="00BE1EDB">
        <w:trPr>
          <w:trHeight w:val="1708"/>
          <w:jc w:val="center"/>
        </w:trPr>
        <w:tc>
          <w:tcPr>
            <w:tcW w:w="5400" w:type="dxa"/>
          </w:tcPr>
          <w:p w:rsidR="002A6975" w:rsidRDefault="002A6975" w:rsidP="004C3F23">
            <w:pPr>
              <w:rPr>
                <w:b/>
                <w:color w:val="FF0000"/>
              </w:rPr>
            </w:pPr>
            <w:r>
              <w:rPr>
                <w:noProof/>
              </w:rPr>
              <w:pict>
                <v:shape id="_x0000_s1053" type="#_x0000_t136" style="position:absolute;margin-left:3.7pt;margin-top:3.85pt;width:8.45pt;height:21.95pt;z-index:251666944;mso-position-horizontal-relative:text;mso-position-vertical-relative:text" fillcolor="red">
                  <v:shadow color="#868686"/>
                  <v:textpath style="font-family:&quot;Arial Black&quot;;v-text-kern:t" trim="t" fitpath="t" string="5"/>
                </v:shape>
              </w:pict>
            </w:r>
            <w:r>
              <w:rPr>
                <w:b/>
                <w:color w:val="FF0000"/>
              </w:rPr>
              <w:t xml:space="preserve"> </w:t>
            </w:r>
          </w:p>
          <w:p w:rsidR="002A6975" w:rsidRDefault="002A6975" w:rsidP="00BE1EDB">
            <w:pPr>
              <w:rPr>
                <w:b/>
                <w:color w:val="FF0000"/>
              </w:rPr>
            </w:pPr>
          </w:p>
          <w:p w:rsidR="002A6975" w:rsidRDefault="002A6975" w:rsidP="00BE1EDB">
            <w:pPr>
              <w:rPr>
                <w:b/>
                <w:color w:val="FF0000"/>
              </w:rPr>
            </w:pPr>
            <w:r>
              <w:rPr>
                <w:noProof/>
              </w:rPr>
              <w:pict>
                <v:shape id="_x0000_s1054" type="#_x0000_t75" style="position:absolute;margin-left:-2.25pt;margin-top:8.5pt;width:252pt;height:101.35pt;z-index:251634176">
                  <v:imagedata r:id="rId19" o:title="" gain="109227f" grayscale="t"/>
                </v:shape>
              </w:pict>
            </w:r>
          </w:p>
          <w:p w:rsidR="002A6975" w:rsidRDefault="002A6975" w:rsidP="00BE1EDB">
            <w:pPr>
              <w:rPr>
                <w:b/>
                <w:color w:val="FF0000"/>
              </w:rPr>
            </w:pPr>
          </w:p>
          <w:p w:rsidR="002A6975" w:rsidRDefault="002A6975" w:rsidP="00BE1EDB">
            <w:pPr>
              <w:rPr>
                <w:b/>
                <w:color w:val="FF0000"/>
              </w:rPr>
            </w:pPr>
          </w:p>
          <w:p w:rsidR="002A6975" w:rsidRDefault="002A6975" w:rsidP="00BE1EDB">
            <w:pPr>
              <w:rPr>
                <w:b/>
                <w:color w:val="FF0000"/>
              </w:rPr>
            </w:pPr>
          </w:p>
          <w:p w:rsidR="002A6975" w:rsidRDefault="002A6975" w:rsidP="00BE1EDB">
            <w:pPr>
              <w:rPr>
                <w:b/>
                <w:color w:val="FF0000"/>
              </w:rPr>
            </w:pPr>
          </w:p>
          <w:p w:rsidR="002A6975" w:rsidRDefault="002A6975" w:rsidP="00BE1EDB">
            <w:pPr>
              <w:rPr>
                <w:b/>
                <w:color w:val="FF0000"/>
              </w:rPr>
            </w:pPr>
          </w:p>
          <w:p w:rsidR="002A6975" w:rsidRDefault="002A6975" w:rsidP="00BE1EDB">
            <w:pPr>
              <w:rPr>
                <w:b/>
                <w:color w:val="FF0000"/>
              </w:rPr>
            </w:pPr>
          </w:p>
          <w:p w:rsidR="002A6975" w:rsidRPr="00344E95" w:rsidRDefault="002A6975" w:rsidP="00BE1EDB">
            <w:pPr>
              <w:rPr>
                <w:b/>
                <w:color w:val="FF0000"/>
              </w:rPr>
            </w:pPr>
          </w:p>
        </w:tc>
        <w:tc>
          <w:tcPr>
            <w:tcW w:w="5220" w:type="dxa"/>
          </w:tcPr>
          <w:p w:rsidR="002A6975" w:rsidRDefault="002A6975" w:rsidP="004C3F23">
            <w:pPr>
              <w:rPr>
                <w:b/>
                <w:color w:val="FF0000"/>
              </w:rPr>
            </w:pPr>
            <w:r>
              <w:rPr>
                <w:noProof/>
              </w:rPr>
              <w:pict>
                <v:shape id="_x0000_s1055" type="#_x0000_t136" style="position:absolute;margin-left:2.75pt;margin-top:3.85pt;width:8.45pt;height:21.95pt;z-index:251664896;mso-position-horizontal-relative:text;mso-position-vertical-relative:text" fillcolor="red">
                  <v:shadow color="#868686"/>
                  <v:textpath style="font-family:&quot;Arial Black&quot;;v-text-kern:t" trim="t" fitpath="t" string="10"/>
                </v:shape>
              </w:pict>
            </w:r>
            <w:r>
              <w:rPr>
                <w:noProof/>
              </w:rPr>
              <w:pict>
                <v:shape id="_x0000_s1056" type="#_x0000_t75" style="position:absolute;margin-left:28.05pt;margin-top:3.85pt;width:220.25pt;height:154.65pt;z-index:251650560;mso-position-horizontal-relative:text;mso-position-vertical-relative:text">
                  <v:imagedata r:id="rId20" o:title="" gain="109227f" blacklevel="-6554f" grayscale="t"/>
                </v:shape>
              </w:pict>
            </w:r>
          </w:p>
          <w:p w:rsidR="002A6975" w:rsidRDefault="002A6975" w:rsidP="004C3F23">
            <w:pPr>
              <w:rPr>
                <w:b/>
                <w:color w:val="FF0000"/>
              </w:rPr>
            </w:pPr>
          </w:p>
          <w:p w:rsidR="002A6975" w:rsidRDefault="002A6975" w:rsidP="004C3F23">
            <w:pPr>
              <w:rPr>
                <w:b/>
                <w:color w:val="FF0000"/>
              </w:rPr>
            </w:pPr>
          </w:p>
          <w:p w:rsidR="002A6975" w:rsidRPr="00383834" w:rsidRDefault="002A6975" w:rsidP="00383834"/>
          <w:p w:rsidR="002A6975" w:rsidRPr="00383834" w:rsidRDefault="002A6975" w:rsidP="00383834"/>
          <w:p w:rsidR="002A6975" w:rsidRPr="00383834" w:rsidRDefault="002A6975" w:rsidP="00383834"/>
          <w:p w:rsidR="002A6975" w:rsidRPr="00383834" w:rsidRDefault="002A6975" w:rsidP="00383834"/>
          <w:p w:rsidR="002A6975" w:rsidRDefault="002A6975" w:rsidP="00383834"/>
          <w:p w:rsidR="002A6975" w:rsidRDefault="002A6975" w:rsidP="00383834">
            <w:pPr>
              <w:jc w:val="right"/>
            </w:pPr>
          </w:p>
          <w:p w:rsidR="002A6975" w:rsidRDefault="002A6975" w:rsidP="00383834">
            <w:pPr>
              <w:jc w:val="right"/>
            </w:pPr>
          </w:p>
          <w:p w:rsidR="002A6975" w:rsidRDefault="002A6975" w:rsidP="00383834">
            <w:pPr>
              <w:jc w:val="right"/>
            </w:pPr>
          </w:p>
          <w:p w:rsidR="002A6975" w:rsidRPr="00383834" w:rsidRDefault="002A6975" w:rsidP="00383834">
            <w:pPr>
              <w:jc w:val="right"/>
            </w:pPr>
          </w:p>
        </w:tc>
      </w:tr>
      <w:tr w:rsidR="002A6975" w:rsidRPr="00822CE7" w:rsidTr="00834B91">
        <w:trPr>
          <w:trHeight w:val="2801"/>
          <w:jc w:val="center"/>
        </w:trPr>
        <w:tc>
          <w:tcPr>
            <w:tcW w:w="5400" w:type="dxa"/>
          </w:tcPr>
          <w:p w:rsidR="002A6975" w:rsidRDefault="002A6975" w:rsidP="004C3F23">
            <w:pPr>
              <w:rPr>
                <w:b/>
                <w:color w:val="FF0000"/>
              </w:rPr>
            </w:pPr>
            <w:r>
              <w:rPr>
                <w:noProof/>
              </w:rPr>
              <w:pict>
                <v:shape id="_x0000_s1057" type="#_x0000_t75" style="position:absolute;margin-left:28.45pt;margin-top:0;width:225pt;height:137.25pt;z-index:251657728;mso-position-horizontal-relative:text;mso-position-vertical-relative:text">
                  <v:imagedata r:id="rId21" o:title="" gain="109227f" blacklevel="-6554f" grayscale="t"/>
                </v:shape>
              </w:pict>
            </w:r>
            <w:r>
              <w:rPr>
                <w:noProof/>
              </w:rPr>
              <w:pict>
                <v:shape id="_x0000_s1058" type="#_x0000_t136" style="position:absolute;margin-left:5.95pt;margin-top:4.3pt;width:8.45pt;height:21.95pt;z-index:251674112;mso-position-horizontal-relative:text;mso-position-vertical-relative:text" fillcolor="red">
                  <v:shadow color="#868686"/>
                  <v:textpath style="font-family:&quot;Arial Black&quot;;v-text-kern:t" trim="t" fitpath="t" string="11"/>
                </v:shape>
              </w:pict>
            </w:r>
            <w:r>
              <w:rPr>
                <w:b/>
                <w:color w:val="FF0000"/>
              </w:rPr>
              <w:t xml:space="preserve"> </w:t>
            </w:r>
          </w:p>
          <w:p w:rsidR="002A6975" w:rsidRDefault="002A6975" w:rsidP="00BE1EDB">
            <w:pPr>
              <w:rPr>
                <w:b/>
                <w:color w:val="FF0000"/>
              </w:rPr>
            </w:pPr>
          </w:p>
          <w:p w:rsidR="002A6975" w:rsidRDefault="002A6975" w:rsidP="00BE1EDB">
            <w:pPr>
              <w:rPr>
                <w:b/>
                <w:color w:val="FF0000"/>
              </w:rPr>
            </w:pPr>
          </w:p>
          <w:p w:rsidR="002A6975" w:rsidRDefault="002A6975" w:rsidP="00BE1EDB">
            <w:pPr>
              <w:rPr>
                <w:b/>
                <w:color w:val="FF0000"/>
              </w:rPr>
            </w:pPr>
          </w:p>
          <w:p w:rsidR="002A6975" w:rsidRDefault="002A6975" w:rsidP="00BE1EDB">
            <w:pPr>
              <w:rPr>
                <w:b/>
                <w:color w:val="FF0000"/>
              </w:rPr>
            </w:pPr>
          </w:p>
          <w:p w:rsidR="002A6975" w:rsidRDefault="002A6975" w:rsidP="00BE1EDB">
            <w:pPr>
              <w:rPr>
                <w:b/>
                <w:color w:val="FF0000"/>
              </w:rPr>
            </w:pPr>
          </w:p>
          <w:p w:rsidR="002A6975" w:rsidRDefault="002A6975" w:rsidP="00BE1EDB">
            <w:pPr>
              <w:rPr>
                <w:b/>
                <w:color w:val="FF0000"/>
              </w:rPr>
            </w:pPr>
          </w:p>
          <w:p w:rsidR="002A6975" w:rsidRDefault="002A6975" w:rsidP="00BE1EDB">
            <w:pPr>
              <w:rPr>
                <w:b/>
                <w:color w:val="FF0000"/>
              </w:rPr>
            </w:pPr>
          </w:p>
          <w:p w:rsidR="002A6975" w:rsidRDefault="002A6975" w:rsidP="00BE1EDB">
            <w:pPr>
              <w:rPr>
                <w:b/>
                <w:color w:val="FF0000"/>
              </w:rPr>
            </w:pPr>
          </w:p>
          <w:p w:rsidR="002A6975" w:rsidRDefault="002A6975" w:rsidP="00BE1EDB">
            <w:pPr>
              <w:rPr>
                <w:b/>
                <w:color w:val="FF0000"/>
              </w:rPr>
            </w:pPr>
          </w:p>
          <w:p w:rsidR="002A6975" w:rsidRPr="00344E95" w:rsidRDefault="002A6975" w:rsidP="00BE1EDB">
            <w:pPr>
              <w:rPr>
                <w:b/>
                <w:color w:val="FF0000"/>
              </w:rPr>
            </w:pPr>
          </w:p>
        </w:tc>
        <w:tc>
          <w:tcPr>
            <w:tcW w:w="5220" w:type="dxa"/>
          </w:tcPr>
          <w:p w:rsidR="002A6975" w:rsidRPr="00344E95" w:rsidRDefault="002A6975" w:rsidP="004C3F23">
            <w:pPr>
              <w:rPr>
                <w:b/>
                <w:color w:val="FF0000"/>
              </w:rPr>
            </w:pPr>
            <w:r>
              <w:rPr>
                <w:noProof/>
              </w:rPr>
              <w:pict>
                <v:shape id="_x0000_s1059" type="#_x0000_t75" style="position:absolute;margin-left:5.55pt;margin-top:0;width:247.3pt;height:149.65pt;z-index:251683328;mso-position-horizontal-relative:text;mso-position-vertical-relative:text">
                  <v:imagedata r:id="rId22" o:title="" grayscale="t"/>
                </v:shape>
              </w:pict>
            </w:r>
            <w:r>
              <w:rPr>
                <w:noProof/>
              </w:rPr>
              <w:pict>
                <v:shape id="_x0000_s1060" type="#_x0000_t136" style="position:absolute;margin-left:.95pt;margin-top:0;width:8.45pt;height:21.95pt;z-index:251684352;mso-position-horizontal-relative:text;mso-position-vertical-relative:text" fillcolor="red">
                  <v:shadow color="#868686"/>
                  <v:textpath style="font-family:&quot;Arial Black&quot;;v-text-kern:t" trim="t" fitpath="t" string="16"/>
                </v:shape>
              </w:pict>
            </w:r>
          </w:p>
        </w:tc>
      </w:tr>
      <w:tr w:rsidR="002A6975" w:rsidRPr="00822CE7" w:rsidTr="00834B91">
        <w:trPr>
          <w:trHeight w:val="2038"/>
          <w:jc w:val="center"/>
        </w:trPr>
        <w:tc>
          <w:tcPr>
            <w:tcW w:w="5400" w:type="dxa"/>
          </w:tcPr>
          <w:p w:rsidR="002A6975" w:rsidRDefault="002A6975" w:rsidP="00E92A4B">
            <w:pPr>
              <w:rPr>
                <w:b/>
                <w:color w:val="FF0000"/>
              </w:rPr>
            </w:pPr>
            <w:r>
              <w:rPr>
                <w:noProof/>
              </w:rPr>
              <w:pict>
                <v:shape id="_x0000_s1061" type="#_x0000_t75" style="position:absolute;margin-left:20.65pt;margin-top:-2.65pt;width:237.95pt;height:132.5pt;z-index:251651584;mso-position-horizontal-relative:text;mso-position-vertical-relative:text">
                  <v:imagedata r:id="rId23" o:title="" grayscale="t"/>
                </v:shape>
              </w:pict>
            </w:r>
            <w:r>
              <w:rPr>
                <w:noProof/>
              </w:rPr>
              <w:pict>
                <v:shape id="_x0000_s1062" type="#_x0000_t136" style="position:absolute;margin-left:2.8pt;margin-top:0;width:8.45pt;height:21.95pt;z-index:251678208;mso-position-horizontal-relative:text;mso-position-vertical-relative:text" fillcolor="red">
                  <v:shadow color="#868686"/>
                  <v:textpath style="font-family:&quot;Arial Black&quot;;v-text-kern:t" trim="t" fitpath="t" string="12"/>
                </v:shape>
              </w:pict>
            </w:r>
          </w:p>
          <w:p w:rsidR="002A6975" w:rsidRDefault="002A6975" w:rsidP="00BE1EDB">
            <w:pPr>
              <w:rPr>
                <w:b/>
                <w:color w:val="FF0000"/>
              </w:rPr>
            </w:pPr>
          </w:p>
          <w:p w:rsidR="002A6975" w:rsidRDefault="002A6975" w:rsidP="00BE1EDB">
            <w:pPr>
              <w:rPr>
                <w:b/>
                <w:color w:val="FF0000"/>
              </w:rPr>
            </w:pPr>
          </w:p>
          <w:p w:rsidR="002A6975" w:rsidRDefault="002A6975" w:rsidP="00BE1EDB">
            <w:pPr>
              <w:rPr>
                <w:b/>
                <w:color w:val="FF0000"/>
              </w:rPr>
            </w:pPr>
          </w:p>
          <w:p w:rsidR="002A6975" w:rsidRPr="00344E95" w:rsidRDefault="002A6975" w:rsidP="00BE1EDB">
            <w:pPr>
              <w:rPr>
                <w:b/>
                <w:color w:val="FF0000"/>
              </w:rPr>
            </w:pPr>
          </w:p>
        </w:tc>
        <w:tc>
          <w:tcPr>
            <w:tcW w:w="5220" w:type="dxa"/>
          </w:tcPr>
          <w:p w:rsidR="002A6975" w:rsidRDefault="002A6975" w:rsidP="004C3F23">
            <w:pPr>
              <w:rPr>
                <w:b/>
                <w:color w:val="FF0000"/>
              </w:rPr>
            </w:pPr>
            <w:r>
              <w:rPr>
                <w:noProof/>
              </w:rPr>
              <w:pict>
                <v:shape id="_x0000_s1063" type="#_x0000_t75" style="position:absolute;margin-left:13pt;margin-top:0;width:233.25pt;height:117.75pt;z-index:251633152;mso-position-horizontal-relative:text;mso-position-vertical-relative:text">
                  <v:imagedata r:id="rId24" o:title="" gain="1.25" grayscale="t"/>
                </v:shape>
              </w:pict>
            </w:r>
            <w:r>
              <w:rPr>
                <w:noProof/>
              </w:rPr>
              <w:pict>
                <v:shape id="_x0000_s1064" type="#_x0000_t136" style="position:absolute;margin-left:.3pt;margin-top:0;width:8.45pt;height:21.95pt;z-index:251677184;mso-position-horizontal-relative:text;mso-position-vertical-relative:text" fillcolor="red">
                  <v:shadow color="#868686"/>
                  <v:textpath style="font-family:&quot;Arial Black&quot;;v-text-kern:t" trim="t" fitpath="t" string="17"/>
                </v:shape>
              </w:pict>
            </w:r>
          </w:p>
          <w:p w:rsidR="002A6975" w:rsidRPr="002C5705" w:rsidRDefault="002A6975" w:rsidP="002C5705"/>
          <w:p w:rsidR="002A6975" w:rsidRPr="002C5705" w:rsidRDefault="002A6975" w:rsidP="002C5705"/>
          <w:p w:rsidR="002A6975" w:rsidRPr="002C5705" w:rsidRDefault="002A6975" w:rsidP="002C5705"/>
          <w:p w:rsidR="002A6975" w:rsidRPr="002C5705" w:rsidRDefault="002A6975" w:rsidP="002C5705"/>
          <w:p w:rsidR="002A6975" w:rsidRDefault="002A6975" w:rsidP="002C5705"/>
          <w:p w:rsidR="002A6975" w:rsidRDefault="002A6975" w:rsidP="002C5705"/>
          <w:p w:rsidR="002A6975" w:rsidRDefault="002A6975" w:rsidP="002C5705"/>
          <w:p w:rsidR="002A6975" w:rsidRDefault="002A6975" w:rsidP="002C5705"/>
          <w:p w:rsidR="002A6975" w:rsidRPr="002C5705" w:rsidRDefault="002A6975" w:rsidP="002C5705"/>
        </w:tc>
      </w:tr>
      <w:tr w:rsidR="002A6975" w:rsidRPr="00822CE7" w:rsidTr="002C5705">
        <w:trPr>
          <w:trHeight w:val="1351"/>
          <w:jc w:val="center"/>
        </w:trPr>
        <w:tc>
          <w:tcPr>
            <w:tcW w:w="5400" w:type="dxa"/>
          </w:tcPr>
          <w:p w:rsidR="002A6975" w:rsidRDefault="002A6975" w:rsidP="004C3F23">
            <w:pPr>
              <w:rPr>
                <w:b/>
                <w:color w:val="FF0000"/>
              </w:rPr>
            </w:pPr>
            <w:r>
              <w:rPr>
                <w:noProof/>
              </w:rPr>
              <w:pict>
                <v:shape id="_x0000_s1065" type="#_x0000_t75" style="position:absolute;margin-left:20.65pt;margin-top:0;width:233.55pt;height:76.8pt;z-index:251653632;mso-position-horizontal-relative:text;mso-position-vertical-relative:text">
                  <v:imagedata r:id="rId25" o:title=""/>
                </v:shape>
              </w:pict>
            </w:r>
            <w:r>
              <w:rPr>
                <w:noProof/>
              </w:rPr>
              <w:pict>
                <v:shape id="_x0000_s1066" type="#_x0000_t136" style="position:absolute;margin-left:2.8pt;margin-top:0;width:8.45pt;height:21.95pt;z-index:251676160;mso-position-horizontal-relative:text;mso-position-vertical-relative:text" fillcolor="red">
                  <v:shadow color="#868686"/>
                  <v:textpath style="font-family:&quot;Arial Black&quot;;v-text-kern:t" trim="t" fitpath="t" string="13"/>
                </v:shape>
              </w:pict>
            </w:r>
            <w:r>
              <w:rPr>
                <w:b/>
                <w:color w:val="FF0000"/>
              </w:rPr>
              <w:t xml:space="preserve"> </w:t>
            </w:r>
          </w:p>
          <w:p w:rsidR="002A6975" w:rsidRDefault="002A6975" w:rsidP="00BE1EDB">
            <w:pPr>
              <w:rPr>
                <w:b/>
                <w:color w:val="FF0000"/>
              </w:rPr>
            </w:pPr>
          </w:p>
          <w:p w:rsidR="002A6975" w:rsidRDefault="002A6975" w:rsidP="00BE1EDB">
            <w:pPr>
              <w:rPr>
                <w:b/>
                <w:color w:val="FF0000"/>
              </w:rPr>
            </w:pPr>
          </w:p>
          <w:p w:rsidR="002A6975" w:rsidRDefault="002A6975" w:rsidP="00BE1EDB">
            <w:pPr>
              <w:rPr>
                <w:b/>
                <w:color w:val="FF0000"/>
              </w:rPr>
            </w:pPr>
          </w:p>
          <w:p w:rsidR="002A6975" w:rsidRDefault="002A6975" w:rsidP="00BE1EDB">
            <w:pPr>
              <w:rPr>
                <w:b/>
                <w:color w:val="FF0000"/>
              </w:rPr>
            </w:pPr>
          </w:p>
          <w:p w:rsidR="002A6975" w:rsidRPr="00344E95" w:rsidRDefault="002A6975" w:rsidP="00BE1EDB">
            <w:pPr>
              <w:rPr>
                <w:b/>
                <w:color w:val="FF0000"/>
              </w:rPr>
            </w:pPr>
          </w:p>
        </w:tc>
        <w:tc>
          <w:tcPr>
            <w:tcW w:w="5220" w:type="dxa"/>
          </w:tcPr>
          <w:p w:rsidR="002A6975" w:rsidRDefault="002A6975" w:rsidP="004C3F23">
            <w:pPr>
              <w:rPr>
                <w:b/>
                <w:color w:val="FF0000"/>
              </w:rPr>
            </w:pPr>
            <w:r>
              <w:rPr>
                <w:noProof/>
              </w:rPr>
              <w:pict>
                <v:shape id="_x0000_s1067" type="#_x0000_t75" style="position:absolute;margin-left:5.55pt;margin-top:0;width:242.3pt;height:48.85pt;z-index:251652608;mso-position-horizontal-relative:text;mso-position-vertical-relative:text">
                  <v:imagedata r:id="rId26" o:title=""/>
                </v:shape>
              </w:pict>
            </w:r>
            <w:r>
              <w:rPr>
                <w:noProof/>
              </w:rPr>
              <w:pict>
                <v:shape id="_x0000_s1068" type="#_x0000_t136" style="position:absolute;margin-left:4.55pt;margin-top:5.15pt;width:8.45pt;height:21.95pt;z-index:251675136;mso-position-horizontal-relative:text;mso-position-vertical-relative:text" fillcolor="red">
                  <v:shadow color="#868686"/>
                  <v:textpath style="font-family:&quot;Arial Black&quot;;v-text-kern:t" trim="t" fitpath="t" string="18"/>
                </v:shape>
              </w:pict>
            </w:r>
          </w:p>
          <w:p w:rsidR="002A6975" w:rsidRPr="00CD0597" w:rsidRDefault="002A6975" w:rsidP="00CD0597"/>
          <w:p w:rsidR="002A6975" w:rsidRPr="00CD0597" w:rsidRDefault="002A6975" w:rsidP="00CD0597"/>
          <w:p w:rsidR="002A6975" w:rsidRPr="00CD0597" w:rsidRDefault="002A6975" w:rsidP="00CD0597"/>
          <w:p w:rsidR="002A6975" w:rsidRPr="00CD0597" w:rsidRDefault="002A6975" w:rsidP="00CD0597"/>
          <w:p w:rsidR="002A6975" w:rsidRPr="00CD0597" w:rsidRDefault="002A6975" w:rsidP="00CD0597"/>
        </w:tc>
      </w:tr>
      <w:tr w:rsidR="002A6975" w:rsidRPr="00822CE7" w:rsidTr="002C5705">
        <w:trPr>
          <w:trHeight w:val="1277"/>
          <w:jc w:val="center"/>
        </w:trPr>
        <w:tc>
          <w:tcPr>
            <w:tcW w:w="5400" w:type="dxa"/>
          </w:tcPr>
          <w:p w:rsidR="002A6975" w:rsidRPr="00344E95" w:rsidRDefault="002A6975" w:rsidP="006938C6">
            <w:pPr>
              <w:rPr>
                <w:b/>
                <w:noProof/>
                <w:color w:val="FF0000"/>
              </w:rPr>
            </w:pPr>
            <w:r>
              <w:rPr>
                <w:noProof/>
              </w:rPr>
              <w:pict>
                <v:shape id="_x0000_s1069" type="#_x0000_t75" style="position:absolute;margin-left:11.25pt;margin-top:.5pt;width:236.05pt;height:58.05pt;z-index:251659776;mso-position-horizontal-relative:text;mso-position-vertical-relative:text">
                  <v:imagedata r:id="rId27" o:title=""/>
                </v:shape>
              </w:pict>
            </w:r>
            <w:r>
              <w:rPr>
                <w:noProof/>
              </w:rPr>
              <w:pict>
                <v:shape id="_x0000_s1070" type="#_x0000_t136" style="position:absolute;margin-left:2.8pt;margin-top:.5pt;width:8.45pt;height:21.95pt;z-index:251680256;mso-position-horizontal-relative:text;mso-position-vertical-relative:text" fillcolor="red">
                  <v:shadow color="#868686"/>
                  <v:textpath style="font-family:&quot;Arial Black&quot;;v-text-kern:t" trim="t" fitpath="t" string="14"/>
                </v:shape>
              </w:pict>
            </w:r>
            <w:r>
              <w:rPr>
                <w:noProof/>
              </w:rPr>
              <w:pict>
                <v:shape id="_x0000_s1071" type="#_x0000_t136" style="position:absolute;margin-left:266.4pt;margin-top:.5pt;width:8.45pt;height:21.95pt;z-index:251681280;mso-position-horizontal-relative:text;mso-position-vertical-relative:text" fillcolor="red">
                  <v:shadow color="#868686"/>
                  <v:textpath style="font-family:&quot;Arial Black&quot;;v-text-kern:t" trim="t" fitpath="t" string="19"/>
                </v:shape>
              </w:pict>
            </w:r>
            <w:r>
              <w:rPr>
                <w:b/>
                <w:noProof/>
                <w:color w:val="FF0000"/>
              </w:rPr>
              <w:t xml:space="preserve"> </w:t>
            </w:r>
          </w:p>
        </w:tc>
        <w:tc>
          <w:tcPr>
            <w:tcW w:w="5220" w:type="dxa"/>
          </w:tcPr>
          <w:p w:rsidR="002A6975" w:rsidRDefault="002A6975" w:rsidP="004C3F23">
            <w:pPr>
              <w:rPr>
                <w:b/>
                <w:noProof/>
                <w:color w:val="FF0000"/>
              </w:rPr>
            </w:pPr>
            <w:r>
              <w:rPr>
                <w:noProof/>
              </w:rPr>
              <w:pict>
                <v:shape id="_x0000_s1072" type="#_x0000_t75" style="position:absolute;margin-left:16pt;margin-top:.5pt;width:230.25pt;height:63.7pt;z-index:251658752;mso-position-horizontal-relative:text;mso-position-vertical-relative:text">
                  <v:imagedata r:id="rId28" o:title="" grayscale="t"/>
                </v:shape>
              </w:pict>
            </w:r>
            <w:r>
              <w:rPr>
                <w:b/>
                <w:noProof/>
                <w:color w:val="FF0000"/>
              </w:rPr>
              <w:t xml:space="preserve"> </w:t>
            </w:r>
          </w:p>
          <w:p w:rsidR="002A6975" w:rsidRDefault="002A6975" w:rsidP="00BE1EDB">
            <w:pPr>
              <w:rPr>
                <w:b/>
                <w:noProof/>
                <w:color w:val="FF0000"/>
              </w:rPr>
            </w:pPr>
          </w:p>
          <w:p w:rsidR="002A6975" w:rsidRDefault="002A6975" w:rsidP="00BE1EDB">
            <w:pPr>
              <w:rPr>
                <w:b/>
                <w:noProof/>
                <w:color w:val="FF0000"/>
              </w:rPr>
            </w:pPr>
          </w:p>
          <w:p w:rsidR="002A6975" w:rsidRDefault="002A6975" w:rsidP="00BE1EDB">
            <w:pPr>
              <w:rPr>
                <w:b/>
                <w:noProof/>
                <w:color w:val="FF0000"/>
              </w:rPr>
            </w:pPr>
          </w:p>
          <w:p w:rsidR="002A6975" w:rsidRPr="00344E95" w:rsidRDefault="002A6975" w:rsidP="00BE1EDB">
            <w:pPr>
              <w:rPr>
                <w:b/>
                <w:noProof/>
                <w:color w:val="FF0000"/>
              </w:rPr>
            </w:pPr>
          </w:p>
        </w:tc>
      </w:tr>
      <w:tr w:rsidR="002A6975" w:rsidRPr="00822CE7" w:rsidTr="00834B91">
        <w:trPr>
          <w:trHeight w:val="1323"/>
          <w:jc w:val="center"/>
        </w:trPr>
        <w:tc>
          <w:tcPr>
            <w:tcW w:w="5400" w:type="dxa"/>
          </w:tcPr>
          <w:p w:rsidR="002A6975" w:rsidRPr="00344E95" w:rsidRDefault="002A6975" w:rsidP="004C3F23">
            <w:pPr>
              <w:rPr>
                <w:b/>
                <w:noProof/>
                <w:color w:val="FF0000"/>
              </w:rPr>
            </w:pPr>
            <w:r>
              <w:rPr>
                <w:noProof/>
              </w:rPr>
              <w:pict>
                <v:shape id="_x0000_s1073" type="#_x0000_t75" style="position:absolute;margin-left:13.15pt;margin-top:3.1pt;width:245.45pt;height:123.4pt;z-index:251656704;mso-position-horizontal-relative:text;mso-position-vertical-relative:text">
                  <v:imagedata r:id="rId29" o:title="" gain="109227f" blacklevel="-6554f" grayscale="t"/>
                </v:shape>
              </w:pict>
            </w:r>
            <w:r>
              <w:rPr>
                <w:noProof/>
              </w:rPr>
              <w:pict>
                <v:shape id="_x0000_s1074" type="#_x0000_t136" style="position:absolute;margin-left:2.8pt;margin-top:3.1pt;width:8.45pt;height:21.95pt;z-index:251679232;mso-position-horizontal-relative:text;mso-position-vertical-relative:text" fillcolor="red">
                  <v:shadow color="#868686"/>
                  <v:textpath style="font-family:&quot;Arial Black&quot;;v-text-kern:t" trim="t" fitpath="t" string="15"/>
                </v:shape>
              </w:pict>
            </w:r>
          </w:p>
        </w:tc>
        <w:tc>
          <w:tcPr>
            <w:tcW w:w="5220" w:type="dxa"/>
          </w:tcPr>
          <w:p w:rsidR="002A6975" w:rsidRDefault="002A6975" w:rsidP="004C3F23">
            <w:pPr>
              <w:rPr>
                <w:b/>
                <w:noProof/>
                <w:color w:val="FF0000"/>
              </w:rPr>
            </w:pPr>
            <w:r>
              <w:rPr>
                <w:noProof/>
              </w:rPr>
              <w:pict>
                <v:shape id="_x0000_s1075" type="#_x0000_t75" style="position:absolute;margin-left:13pt;margin-top:3.1pt;width:230.25pt;height:123.4pt;z-index:251655680;mso-position-horizontal-relative:text;mso-position-vertical-relative:text">
                  <v:imagedata r:id="rId30" o:title="" grayscale="t"/>
                </v:shape>
              </w:pict>
            </w:r>
            <w:r>
              <w:rPr>
                <w:noProof/>
              </w:rPr>
              <w:pict>
                <v:shape id="_x0000_s1076" type="#_x0000_t136" style="position:absolute;margin-left:.3pt;margin-top:-.35pt;width:8.45pt;height:21.95pt;z-index:251682304;mso-position-horizontal-relative:text;mso-position-vertical-relative:text" fillcolor="red">
                  <v:shadow color="#868686"/>
                  <v:textpath style="font-family:&quot;Arial Black&quot;;v-text-kern:t" trim="t" fitpath="t" string="20"/>
                </v:shape>
              </w:pict>
            </w:r>
          </w:p>
          <w:p w:rsidR="002A6975" w:rsidRPr="002C5705" w:rsidRDefault="002A6975" w:rsidP="002C5705"/>
          <w:p w:rsidR="002A6975" w:rsidRPr="002C5705" w:rsidRDefault="002A6975" w:rsidP="002C5705"/>
          <w:p w:rsidR="002A6975" w:rsidRDefault="002A6975" w:rsidP="002C5705"/>
          <w:p w:rsidR="002A6975" w:rsidRDefault="002A6975" w:rsidP="002C5705"/>
          <w:p w:rsidR="002A6975" w:rsidRDefault="002A6975" w:rsidP="002C5705"/>
          <w:p w:rsidR="002A6975" w:rsidRDefault="002A6975" w:rsidP="002C5705"/>
          <w:p w:rsidR="002A6975" w:rsidRDefault="002A6975" w:rsidP="002C5705"/>
          <w:p w:rsidR="002A6975" w:rsidRDefault="002A6975" w:rsidP="002C5705"/>
          <w:p w:rsidR="002A6975" w:rsidRPr="002C5705" w:rsidRDefault="002A6975" w:rsidP="002C5705"/>
        </w:tc>
      </w:tr>
    </w:tbl>
    <w:p w:rsidR="002A6975" w:rsidRDefault="002A6975" w:rsidP="002B2A28">
      <w:pPr>
        <w:rPr>
          <w:b/>
        </w:rPr>
      </w:pPr>
      <w:r w:rsidRPr="00A40950">
        <w:rPr>
          <w:b/>
        </w:rPr>
        <w:t>Not:</w:t>
      </w:r>
      <w:r>
        <w:rPr>
          <w:b/>
        </w:rPr>
        <w:t xml:space="preserve"> Her sorunun doğru cevabı 5 puandır.  CEVAPLAR KUTULARIN  İÇİNE YAZILACAKTIR.</w:t>
      </w: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0A0"/>
      </w:tblPr>
      <w:tblGrid>
        <w:gridCol w:w="546"/>
        <w:gridCol w:w="546"/>
        <w:gridCol w:w="546"/>
        <w:gridCol w:w="546"/>
        <w:gridCol w:w="546"/>
        <w:gridCol w:w="546"/>
        <w:gridCol w:w="546"/>
        <w:gridCol w:w="546"/>
        <w:gridCol w:w="547"/>
        <w:gridCol w:w="547"/>
        <w:gridCol w:w="547"/>
        <w:gridCol w:w="547"/>
        <w:gridCol w:w="547"/>
        <w:gridCol w:w="547"/>
        <w:gridCol w:w="547"/>
        <w:gridCol w:w="547"/>
        <w:gridCol w:w="547"/>
        <w:gridCol w:w="547"/>
        <w:gridCol w:w="547"/>
        <w:gridCol w:w="547"/>
      </w:tblGrid>
      <w:tr w:rsidR="002A6975" w:rsidTr="002C5705">
        <w:trPr>
          <w:trHeight w:val="385"/>
        </w:trPr>
        <w:tc>
          <w:tcPr>
            <w:tcW w:w="546" w:type="dxa"/>
          </w:tcPr>
          <w:p w:rsidR="002A6975" w:rsidRPr="002C5705" w:rsidRDefault="002A6975" w:rsidP="002E3352">
            <w:pPr>
              <w:rPr>
                <w:b/>
                <w:sz w:val="16"/>
                <w:szCs w:val="16"/>
              </w:rPr>
            </w:pPr>
            <w:r w:rsidRPr="002C5705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546" w:type="dxa"/>
          </w:tcPr>
          <w:p w:rsidR="002A6975" w:rsidRPr="002C5705" w:rsidRDefault="002A6975" w:rsidP="002E3352">
            <w:pPr>
              <w:rPr>
                <w:b/>
                <w:sz w:val="16"/>
                <w:szCs w:val="16"/>
              </w:rPr>
            </w:pPr>
            <w:r w:rsidRPr="002C5705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546" w:type="dxa"/>
          </w:tcPr>
          <w:p w:rsidR="002A6975" w:rsidRPr="002C5705" w:rsidRDefault="002A6975" w:rsidP="002E3352">
            <w:pPr>
              <w:rPr>
                <w:b/>
                <w:sz w:val="16"/>
                <w:szCs w:val="16"/>
              </w:rPr>
            </w:pPr>
            <w:r w:rsidRPr="002C5705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546" w:type="dxa"/>
          </w:tcPr>
          <w:p w:rsidR="002A6975" w:rsidRPr="002C5705" w:rsidRDefault="002A6975" w:rsidP="002E3352">
            <w:pPr>
              <w:rPr>
                <w:b/>
                <w:sz w:val="16"/>
                <w:szCs w:val="16"/>
              </w:rPr>
            </w:pPr>
            <w:r w:rsidRPr="002C5705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546" w:type="dxa"/>
          </w:tcPr>
          <w:p w:rsidR="002A6975" w:rsidRPr="002C5705" w:rsidRDefault="002A6975" w:rsidP="002E3352">
            <w:pPr>
              <w:rPr>
                <w:b/>
                <w:sz w:val="16"/>
                <w:szCs w:val="16"/>
              </w:rPr>
            </w:pPr>
            <w:r w:rsidRPr="002C5705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546" w:type="dxa"/>
          </w:tcPr>
          <w:p w:rsidR="002A6975" w:rsidRPr="002C5705" w:rsidRDefault="002A6975" w:rsidP="002E3352">
            <w:pPr>
              <w:rPr>
                <w:b/>
                <w:sz w:val="16"/>
                <w:szCs w:val="16"/>
              </w:rPr>
            </w:pPr>
            <w:r w:rsidRPr="002C5705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546" w:type="dxa"/>
          </w:tcPr>
          <w:p w:rsidR="002A6975" w:rsidRPr="002C5705" w:rsidRDefault="002A6975" w:rsidP="002E3352">
            <w:pPr>
              <w:rPr>
                <w:b/>
                <w:sz w:val="16"/>
                <w:szCs w:val="16"/>
              </w:rPr>
            </w:pPr>
            <w:r w:rsidRPr="002C5705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546" w:type="dxa"/>
          </w:tcPr>
          <w:p w:rsidR="002A6975" w:rsidRPr="002C5705" w:rsidRDefault="002A6975" w:rsidP="002E3352">
            <w:pPr>
              <w:rPr>
                <w:b/>
                <w:sz w:val="16"/>
                <w:szCs w:val="16"/>
              </w:rPr>
            </w:pPr>
            <w:r w:rsidRPr="002C5705">
              <w:rPr>
                <w:b/>
                <w:sz w:val="16"/>
                <w:szCs w:val="16"/>
              </w:rPr>
              <w:t>8</w:t>
            </w:r>
          </w:p>
        </w:tc>
        <w:tc>
          <w:tcPr>
            <w:tcW w:w="547" w:type="dxa"/>
          </w:tcPr>
          <w:p w:rsidR="002A6975" w:rsidRPr="002C5705" w:rsidRDefault="002A6975" w:rsidP="002E3352">
            <w:pPr>
              <w:rPr>
                <w:b/>
                <w:sz w:val="16"/>
                <w:szCs w:val="16"/>
              </w:rPr>
            </w:pPr>
            <w:r w:rsidRPr="002C5705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547" w:type="dxa"/>
          </w:tcPr>
          <w:p w:rsidR="002A6975" w:rsidRPr="002C5705" w:rsidRDefault="002A6975" w:rsidP="002E3352">
            <w:pPr>
              <w:rPr>
                <w:b/>
                <w:sz w:val="16"/>
                <w:szCs w:val="16"/>
              </w:rPr>
            </w:pPr>
            <w:r w:rsidRPr="002C5705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547" w:type="dxa"/>
          </w:tcPr>
          <w:p w:rsidR="002A6975" w:rsidRPr="002C5705" w:rsidRDefault="002A6975" w:rsidP="002E3352">
            <w:pPr>
              <w:rPr>
                <w:b/>
                <w:sz w:val="16"/>
                <w:szCs w:val="16"/>
              </w:rPr>
            </w:pPr>
            <w:r w:rsidRPr="002C5705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547" w:type="dxa"/>
          </w:tcPr>
          <w:p w:rsidR="002A6975" w:rsidRPr="002C5705" w:rsidRDefault="002A6975" w:rsidP="002E3352">
            <w:pPr>
              <w:rPr>
                <w:b/>
                <w:sz w:val="16"/>
                <w:szCs w:val="16"/>
              </w:rPr>
            </w:pPr>
            <w:r w:rsidRPr="002C5705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547" w:type="dxa"/>
          </w:tcPr>
          <w:p w:rsidR="002A6975" w:rsidRPr="002C5705" w:rsidRDefault="002A6975" w:rsidP="002E3352">
            <w:pPr>
              <w:rPr>
                <w:b/>
                <w:sz w:val="16"/>
                <w:szCs w:val="16"/>
              </w:rPr>
            </w:pPr>
            <w:r w:rsidRPr="002C5705">
              <w:rPr>
                <w:b/>
                <w:sz w:val="16"/>
                <w:szCs w:val="16"/>
              </w:rPr>
              <w:t>13</w:t>
            </w:r>
          </w:p>
        </w:tc>
        <w:tc>
          <w:tcPr>
            <w:tcW w:w="547" w:type="dxa"/>
          </w:tcPr>
          <w:p w:rsidR="002A6975" w:rsidRPr="002C5705" w:rsidRDefault="002A6975" w:rsidP="002E3352">
            <w:pPr>
              <w:rPr>
                <w:b/>
                <w:sz w:val="16"/>
                <w:szCs w:val="16"/>
              </w:rPr>
            </w:pPr>
            <w:r w:rsidRPr="002C5705">
              <w:rPr>
                <w:b/>
                <w:sz w:val="16"/>
                <w:szCs w:val="16"/>
              </w:rPr>
              <w:t>14</w:t>
            </w:r>
          </w:p>
        </w:tc>
        <w:tc>
          <w:tcPr>
            <w:tcW w:w="547" w:type="dxa"/>
          </w:tcPr>
          <w:p w:rsidR="002A6975" w:rsidRPr="002C5705" w:rsidRDefault="002A6975" w:rsidP="002E3352">
            <w:pPr>
              <w:rPr>
                <w:b/>
                <w:sz w:val="16"/>
                <w:szCs w:val="16"/>
              </w:rPr>
            </w:pPr>
            <w:r w:rsidRPr="002C5705">
              <w:rPr>
                <w:b/>
                <w:sz w:val="16"/>
                <w:szCs w:val="16"/>
              </w:rPr>
              <w:t>15</w:t>
            </w:r>
          </w:p>
        </w:tc>
        <w:tc>
          <w:tcPr>
            <w:tcW w:w="547" w:type="dxa"/>
          </w:tcPr>
          <w:p w:rsidR="002A6975" w:rsidRPr="002C5705" w:rsidRDefault="002A6975" w:rsidP="002E3352">
            <w:pPr>
              <w:rPr>
                <w:b/>
                <w:sz w:val="16"/>
                <w:szCs w:val="16"/>
              </w:rPr>
            </w:pPr>
            <w:r w:rsidRPr="002C5705">
              <w:rPr>
                <w:b/>
                <w:sz w:val="16"/>
                <w:szCs w:val="16"/>
              </w:rPr>
              <w:t>16</w:t>
            </w:r>
          </w:p>
        </w:tc>
        <w:tc>
          <w:tcPr>
            <w:tcW w:w="547" w:type="dxa"/>
          </w:tcPr>
          <w:p w:rsidR="002A6975" w:rsidRPr="002C5705" w:rsidRDefault="002A6975" w:rsidP="002E3352">
            <w:pPr>
              <w:rPr>
                <w:b/>
                <w:sz w:val="16"/>
                <w:szCs w:val="16"/>
              </w:rPr>
            </w:pPr>
            <w:r w:rsidRPr="002C5705">
              <w:rPr>
                <w:b/>
                <w:sz w:val="16"/>
                <w:szCs w:val="16"/>
              </w:rPr>
              <w:t>17</w:t>
            </w:r>
          </w:p>
        </w:tc>
        <w:tc>
          <w:tcPr>
            <w:tcW w:w="547" w:type="dxa"/>
          </w:tcPr>
          <w:p w:rsidR="002A6975" w:rsidRPr="002C5705" w:rsidRDefault="002A6975" w:rsidP="002E3352">
            <w:pPr>
              <w:rPr>
                <w:b/>
                <w:sz w:val="16"/>
                <w:szCs w:val="16"/>
              </w:rPr>
            </w:pPr>
            <w:r w:rsidRPr="002C5705">
              <w:rPr>
                <w:b/>
                <w:sz w:val="16"/>
                <w:szCs w:val="16"/>
              </w:rPr>
              <w:t>18</w:t>
            </w:r>
          </w:p>
        </w:tc>
        <w:tc>
          <w:tcPr>
            <w:tcW w:w="547" w:type="dxa"/>
          </w:tcPr>
          <w:p w:rsidR="002A6975" w:rsidRPr="002C5705" w:rsidRDefault="002A6975" w:rsidP="002E3352">
            <w:pPr>
              <w:rPr>
                <w:b/>
                <w:sz w:val="16"/>
                <w:szCs w:val="16"/>
              </w:rPr>
            </w:pPr>
            <w:r w:rsidRPr="002C5705">
              <w:rPr>
                <w:b/>
                <w:sz w:val="16"/>
                <w:szCs w:val="16"/>
              </w:rPr>
              <w:t>19</w:t>
            </w:r>
          </w:p>
        </w:tc>
        <w:tc>
          <w:tcPr>
            <w:tcW w:w="547" w:type="dxa"/>
          </w:tcPr>
          <w:p w:rsidR="002A6975" w:rsidRPr="002C5705" w:rsidRDefault="002A6975" w:rsidP="002E3352">
            <w:pPr>
              <w:rPr>
                <w:b/>
                <w:sz w:val="16"/>
                <w:szCs w:val="16"/>
              </w:rPr>
            </w:pPr>
            <w:r w:rsidRPr="002C5705">
              <w:rPr>
                <w:b/>
                <w:sz w:val="16"/>
                <w:szCs w:val="16"/>
              </w:rPr>
              <w:t>20</w:t>
            </w:r>
          </w:p>
        </w:tc>
      </w:tr>
      <w:tr w:rsidR="002A6975" w:rsidTr="002C5705">
        <w:trPr>
          <w:trHeight w:val="403"/>
        </w:trPr>
        <w:tc>
          <w:tcPr>
            <w:tcW w:w="546" w:type="dxa"/>
          </w:tcPr>
          <w:p w:rsidR="002A6975" w:rsidRDefault="002A6975" w:rsidP="002E3352"/>
        </w:tc>
        <w:tc>
          <w:tcPr>
            <w:tcW w:w="546" w:type="dxa"/>
          </w:tcPr>
          <w:p w:rsidR="002A6975" w:rsidRDefault="002A6975" w:rsidP="002E3352"/>
        </w:tc>
        <w:tc>
          <w:tcPr>
            <w:tcW w:w="546" w:type="dxa"/>
          </w:tcPr>
          <w:p w:rsidR="002A6975" w:rsidRDefault="002A6975" w:rsidP="002E3352"/>
        </w:tc>
        <w:tc>
          <w:tcPr>
            <w:tcW w:w="546" w:type="dxa"/>
          </w:tcPr>
          <w:p w:rsidR="002A6975" w:rsidRDefault="002A6975" w:rsidP="002E3352"/>
        </w:tc>
        <w:tc>
          <w:tcPr>
            <w:tcW w:w="546" w:type="dxa"/>
          </w:tcPr>
          <w:p w:rsidR="002A6975" w:rsidRDefault="002A6975" w:rsidP="002E3352"/>
        </w:tc>
        <w:tc>
          <w:tcPr>
            <w:tcW w:w="546" w:type="dxa"/>
          </w:tcPr>
          <w:p w:rsidR="002A6975" w:rsidRDefault="002A6975" w:rsidP="002E3352"/>
        </w:tc>
        <w:tc>
          <w:tcPr>
            <w:tcW w:w="546" w:type="dxa"/>
          </w:tcPr>
          <w:p w:rsidR="002A6975" w:rsidRDefault="002A6975" w:rsidP="002E3352"/>
        </w:tc>
        <w:tc>
          <w:tcPr>
            <w:tcW w:w="546" w:type="dxa"/>
          </w:tcPr>
          <w:p w:rsidR="002A6975" w:rsidRDefault="002A6975" w:rsidP="002E3352"/>
        </w:tc>
        <w:tc>
          <w:tcPr>
            <w:tcW w:w="547" w:type="dxa"/>
          </w:tcPr>
          <w:p w:rsidR="002A6975" w:rsidRDefault="002A6975" w:rsidP="002E3352"/>
        </w:tc>
        <w:tc>
          <w:tcPr>
            <w:tcW w:w="547" w:type="dxa"/>
          </w:tcPr>
          <w:p w:rsidR="002A6975" w:rsidRDefault="002A6975" w:rsidP="002E3352"/>
        </w:tc>
        <w:tc>
          <w:tcPr>
            <w:tcW w:w="547" w:type="dxa"/>
          </w:tcPr>
          <w:p w:rsidR="002A6975" w:rsidRDefault="002A6975" w:rsidP="002E3352"/>
        </w:tc>
        <w:tc>
          <w:tcPr>
            <w:tcW w:w="547" w:type="dxa"/>
          </w:tcPr>
          <w:p w:rsidR="002A6975" w:rsidRDefault="002A6975" w:rsidP="002E3352"/>
        </w:tc>
        <w:tc>
          <w:tcPr>
            <w:tcW w:w="547" w:type="dxa"/>
          </w:tcPr>
          <w:p w:rsidR="002A6975" w:rsidRDefault="002A6975" w:rsidP="002E3352"/>
        </w:tc>
        <w:tc>
          <w:tcPr>
            <w:tcW w:w="547" w:type="dxa"/>
          </w:tcPr>
          <w:p w:rsidR="002A6975" w:rsidRDefault="002A6975" w:rsidP="002E3352"/>
        </w:tc>
        <w:tc>
          <w:tcPr>
            <w:tcW w:w="547" w:type="dxa"/>
          </w:tcPr>
          <w:p w:rsidR="002A6975" w:rsidRDefault="002A6975" w:rsidP="002E3352"/>
        </w:tc>
        <w:tc>
          <w:tcPr>
            <w:tcW w:w="547" w:type="dxa"/>
          </w:tcPr>
          <w:p w:rsidR="002A6975" w:rsidRDefault="002A6975" w:rsidP="002E3352"/>
        </w:tc>
        <w:tc>
          <w:tcPr>
            <w:tcW w:w="547" w:type="dxa"/>
          </w:tcPr>
          <w:p w:rsidR="002A6975" w:rsidRDefault="002A6975" w:rsidP="002E3352"/>
        </w:tc>
        <w:tc>
          <w:tcPr>
            <w:tcW w:w="547" w:type="dxa"/>
          </w:tcPr>
          <w:p w:rsidR="002A6975" w:rsidRDefault="002A6975" w:rsidP="002E3352"/>
        </w:tc>
        <w:tc>
          <w:tcPr>
            <w:tcW w:w="547" w:type="dxa"/>
          </w:tcPr>
          <w:p w:rsidR="002A6975" w:rsidRDefault="002A6975" w:rsidP="002E3352"/>
        </w:tc>
        <w:tc>
          <w:tcPr>
            <w:tcW w:w="547" w:type="dxa"/>
          </w:tcPr>
          <w:p w:rsidR="002A6975" w:rsidRDefault="002A6975" w:rsidP="002E3352"/>
        </w:tc>
      </w:tr>
    </w:tbl>
    <w:p w:rsidR="002A6975" w:rsidRDefault="002A6975" w:rsidP="002E3352"/>
    <w:tbl>
      <w:tblPr>
        <w:tblpPr w:leftFromText="141" w:rightFromText="141" w:vertAnchor="text" w:horzAnchor="page" w:tblpX="8783" w:tblpY="75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0A0"/>
      </w:tblPr>
      <w:tblGrid>
        <w:gridCol w:w="989"/>
        <w:gridCol w:w="989"/>
      </w:tblGrid>
      <w:tr w:rsidR="002A6975" w:rsidTr="00AE52A5">
        <w:trPr>
          <w:trHeight w:val="346"/>
        </w:trPr>
        <w:tc>
          <w:tcPr>
            <w:tcW w:w="989" w:type="dxa"/>
          </w:tcPr>
          <w:p w:rsidR="002A6975" w:rsidRPr="0005723F" w:rsidRDefault="002A6975" w:rsidP="00AE52A5">
            <w:pPr>
              <w:rPr>
                <w:b/>
              </w:rPr>
            </w:pPr>
            <w:r w:rsidRPr="0005723F">
              <w:rPr>
                <w:b/>
              </w:rPr>
              <w:t>Doğru</w:t>
            </w:r>
          </w:p>
        </w:tc>
        <w:tc>
          <w:tcPr>
            <w:tcW w:w="989" w:type="dxa"/>
          </w:tcPr>
          <w:p w:rsidR="002A6975" w:rsidRPr="0005723F" w:rsidRDefault="002A6975" w:rsidP="00AE52A5">
            <w:pPr>
              <w:rPr>
                <w:b/>
              </w:rPr>
            </w:pPr>
            <w:r w:rsidRPr="0005723F">
              <w:rPr>
                <w:b/>
              </w:rPr>
              <w:t>Puan</w:t>
            </w:r>
          </w:p>
        </w:tc>
      </w:tr>
      <w:tr w:rsidR="002A6975" w:rsidTr="00AE52A5">
        <w:trPr>
          <w:trHeight w:val="363"/>
        </w:trPr>
        <w:tc>
          <w:tcPr>
            <w:tcW w:w="989" w:type="dxa"/>
          </w:tcPr>
          <w:p w:rsidR="002A6975" w:rsidRDefault="002A6975" w:rsidP="00AE52A5"/>
        </w:tc>
        <w:tc>
          <w:tcPr>
            <w:tcW w:w="989" w:type="dxa"/>
          </w:tcPr>
          <w:p w:rsidR="002A6975" w:rsidRDefault="002A6975" w:rsidP="00AE52A5"/>
        </w:tc>
      </w:tr>
    </w:tbl>
    <w:p w:rsidR="002A6975" w:rsidRDefault="002A6975" w:rsidP="000D7335">
      <w:pPr>
        <w:spacing w:line="360" w:lineRule="auto"/>
        <w:jc w:val="both"/>
        <w:rPr>
          <w:rFonts w:ascii="Courier New" w:hAnsi="Courier New" w:cs="Courier New"/>
          <w:color w:val="C0C0C0"/>
          <w:sz w:val="16"/>
          <w:szCs w:val="16"/>
        </w:rPr>
      </w:pPr>
      <w:hyperlink r:id="rId31" w:history="1">
        <w:r>
          <w:rPr>
            <w:rStyle w:val="Hyperlink"/>
            <w:color w:val="C0C0C0"/>
            <w:sz w:val="16"/>
            <w:szCs w:val="16"/>
          </w:rPr>
          <w:t>www.sorubak.com</w:t>
        </w:r>
      </w:hyperlink>
      <w:r>
        <w:rPr>
          <w:color w:val="C0C0C0"/>
          <w:sz w:val="16"/>
          <w:szCs w:val="16"/>
        </w:rPr>
        <w:t xml:space="preserve"> </w:t>
      </w:r>
    </w:p>
    <w:p w:rsidR="002A6975" w:rsidRDefault="002A6975" w:rsidP="002E3352"/>
    <w:p w:rsidR="002A6975" w:rsidRDefault="002A6975" w:rsidP="002E3352"/>
    <w:p w:rsidR="002A6975" w:rsidRDefault="002A6975" w:rsidP="002E3352"/>
    <w:p w:rsidR="002A6975" w:rsidRDefault="002A6975" w:rsidP="002E3352">
      <w:r>
        <w:rPr>
          <w:noProof/>
        </w:rPr>
        <w:pict>
          <v:shape id="_x0000_s1077" type="#_x0000_t136" style="position:absolute;margin-left:0;margin-top:41.25pt;width:513pt;height:18pt;z-index:251632128" fillcolor="blue">
            <v:shadow color="#868686"/>
            <v:textpath style="font-family:&quot;Book Antiqua&quot;;font-size:12pt;v-text-kern:t" trim="t" fitpath="t" string="matematik öğrt.          matematik öğrt.       matematik öğrt."/>
          </v:shape>
        </w:pict>
      </w:r>
      <w:r>
        <w:rPr>
          <w:noProof/>
        </w:rPr>
        <w:pict>
          <v:shape id="_x0000_s1078" type="#_x0000_t136" style="position:absolute;margin-left:0;margin-top:14.25pt;width:522pt;height:21pt;z-index:251631104" fillcolor="blue">
            <v:shadow color="#868686"/>
            <v:textpath style="font-family:&quot;Monotype Corsiva&quot;;font-size:18pt;v-text-kern:t" trim="t" fitpath="t" string="GÖKHAN ZAFER             HATİCE A.ATEŞ          ŞERAFETTİN AŞAMA"/>
          </v:shape>
        </w:pict>
      </w:r>
    </w:p>
    <w:sectPr w:rsidR="002A6975" w:rsidSect="002B2A28">
      <w:pgSz w:w="11906" w:h="16838" w:code="9"/>
      <w:pgMar w:top="284" w:right="567" w:bottom="0" w:left="567" w:header="0" w:footer="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07258B"/>
    <w:multiLevelType w:val="hybridMultilevel"/>
    <w:tmpl w:val="0E7856DA"/>
    <w:lvl w:ilvl="0" w:tplc="041F0011">
      <w:start w:val="1"/>
      <w:numFmt w:val="decimal"/>
      <w:lvlText w:val="%1)"/>
      <w:lvlJc w:val="left"/>
      <w:pPr>
        <w:ind w:left="36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">
    <w:nsid w:val="22B53C08"/>
    <w:multiLevelType w:val="hybridMultilevel"/>
    <w:tmpl w:val="1F9CF4AA"/>
    <w:lvl w:ilvl="0" w:tplc="7D886626">
      <w:start w:val="1"/>
      <w:numFmt w:val="decimal"/>
      <w:lvlText w:val="%1.)"/>
      <w:lvlJc w:val="left"/>
      <w:pPr>
        <w:tabs>
          <w:tab w:val="num" w:pos="795"/>
        </w:tabs>
        <w:ind w:left="795" w:hanging="435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>
    <w:nsid w:val="7F431483"/>
    <w:multiLevelType w:val="hybridMultilevel"/>
    <w:tmpl w:val="C4E88182"/>
    <w:lvl w:ilvl="0" w:tplc="041F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gutterAtTop/>
  <w:stylePaneFormatFilter w:val="3F01"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A5960"/>
    <w:rsid w:val="000041B6"/>
    <w:rsid w:val="00034761"/>
    <w:rsid w:val="00037F43"/>
    <w:rsid w:val="00043F0C"/>
    <w:rsid w:val="0005723F"/>
    <w:rsid w:val="00075D5C"/>
    <w:rsid w:val="000A2CCF"/>
    <w:rsid w:val="000C1DF5"/>
    <w:rsid w:val="000D6994"/>
    <w:rsid w:val="000D7335"/>
    <w:rsid w:val="00106FB6"/>
    <w:rsid w:val="00111A22"/>
    <w:rsid w:val="00121CA5"/>
    <w:rsid w:val="00142137"/>
    <w:rsid w:val="00160170"/>
    <w:rsid w:val="001A7563"/>
    <w:rsid w:val="001B4BE3"/>
    <w:rsid w:val="0024333A"/>
    <w:rsid w:val="00257F35"/>
    <w:rsid w:val="00267103"/>
    <w:rsid w:val="002A6975"/>
    <w:rsid w:val="002B2A28"/>
    <w:rsid w:val="002B5891"/>
    <w:rsid w:val="002C5705"/>
    <w:rsid w:val="002E3352"/>
    <w:rsid w:val="0030633A"/>
    <w:rsid w:val="00321CE8"/>
    <w:rsid w:val="00322E62"/>
    <w:rsid w:val="00340544"/>
    <w:rsid w:val="00344E95"/>
    <w:rsid w:val="00345EE8"/>
    <w:rsid w:val="003521E9"/>
    <w:rsid w:val="00383834"/>
    <w:rsid w:val="003A418D"/>
    <w:rsid w:val="003F159C"/>
    <w:rsid w:val="003F4DAE"/>
    <w:rsid w:val="0041455A"/>
    <w:rsid w:val="00483782"/>
    <w:rsid w:val="0049449A"/>
    <w:rsid w:val="004A5BCE"/>
    <w:rsid w:val="004C3F23"/>
    <w:rsid w:val="004D124F"/>
    <w:rsid w:val="00554102"/>
    <w:rsid w:val="0056015D"/>
    <w:rsid w:val="00603BD6"/>
    <w:rsid w:val="006259F7"/>
    <w:rsid w:val="0065655B"/>
    <w:rsid w:val="006852B5"/>
    <w:rsid w:val="006938C6"/>
    <w:rsid w:val="006B05B7"/>
    <w:rsid w:val="006B4B76"/>
    <w:rsid w:val="00713258"/>
    <w:rsid w:val="00717C9D"/>
    <w:rsid w:val="007261B9"/>
    <w:rsid w:val="00735297"/>
    <w:rsid w:val="0074575A"/>
    <w:rsid w:val="007957FA"/>
    <w:rsid w:val="00797500"/>
    <w:rsid w:val="007977C2"/>
    <w:rsid w:val="007A68A2"/>
    <w:rsid w:val="007B50D9"/>
    <w:rsid w:val="00822CE7"/>
    <w:rsid w:val="00834B91"/>
    <w:rsid w:val="0089756C"/>
    <w:rsid w:val="00901A4A"/>
    <w:rsid w:val="00914FA2"/>
    <w:rsid w:val="00956214"/>
    <w:rsid w:val="00990223"/>
    <w:rsid w:val="009C600C"/>
    <w:rsid w:val="00A07C58"/>
    <w:rsid w:val="00A10D86"/>
    <w:rsid w:val="00A366DF"/>
    <w:rsid w:val="00A40950"/>
    <w:rsid w:val="00A45CB5"/>
    <w:rsid w:val="00A8084B"/>
    <w:rsid w:val="00AE52A5"/>
    <w:rsid w:val="00B075F0"/>
    <w:rsid w:val="00B441C3"/>
    <w:rsid w:val="00B6735F"/>
    <w:rsid w:val="00BE1EDB"/>
    <w:rsid w:val="00C25839"/>
    <w:rsid w:val="00C51456"/>
    <w:rsid w:val="00C81C89"/>
    <w:rsid w:val="00C82503"/>
    <w:rsid w:val="00CD0597"/>
    <w:rsid w:val="00D77C7F"/>
    <w:rsid w:val="00D84BC6"/>
    <w:rsid w:val="00D931FC"/>
    <w:rsid w:val="00D97352"/>
    <w:rsid w:val="00DB33C2"/>
    <w:rsid w:val="00DF5251"/>
    <w:rsid w:val="00E20E1D"/>
    <w:rsid w:val="00E22779"/>
    <w:rsid w:val="00E5077A"/>
    <w:rsid w:val="00E571F6"/>
    <w:rsid w:val="00E92A4B"/>
    <w:rsid w:val="00EA3430"/>
    <w:rsid w:val="00EA4147"/>
    <w:rsid w:val="00F22C7E"/>
    <w:rsid w:val="00F6507F"/>
    <w:rsid w:val="00F77017"/>
    <w:rsid w:val="00FA596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7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locked="1" w:uiPriority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A5960"/>
    <w:rPr>
      <w:sz w:val="24"/>
      <w:szCs w:val="2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FA5960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rsid w:val="0073529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168E6"/>
    <w:rPr>
      <w:sz w:val="0"/>
      <w:szCs w:val="0"/>
    </w:rPr>
  </w:style>
  <w:style w:type="character" w:styleId="Hyperlink">
    <w:name w:val="Hyperlink"/>
    <w:basedOn w:val="DefaultParagraphFont"/>
    <w:uiPriority w:val="99"/>
    <w:rsid w:val="000D7335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99284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26" Type="http://schemas.openxmlformats.org/officeDocument/2006/relationships/image" Target="media/image22.emf"/><Relationship Id="rId3" Type="http://schemas.openxmlformats.org/officeDocument/2006/relationships/settings" Target="settings.xml"/><Relationship Id="rId21" Type="http://schemas.openxmlformats.org/officeDocument/2006/relationships/image" Target="media/image17.emf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image" Target="media/image21.emf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29" Type="http://schemas.openxmlformats.org/officeDocument/2006/relationships/image" Target="media/image25.emf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image" Target="media/image20.emf"/><Relationship Id="rId32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emf"/><Relationship Id="rId23" Type="http://schemas.openxmlformats.org/officeDocument/2006/relationships/image" Target="media/image19.emf"/><Relationship Id="rId28" Type="http://schemas.openxmlformats.org/officeDocument/2006/relationships/image" Target="media/image24.emf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31" Type="http://schemas.openxmlformats.org/officeDocument/2006/relationships/hyperlink" Target="http://www.sorubak.com/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8.emf"/><Relationship Id="rId27" Type="http://schemas.openxmlformats.org/officeDocument/2006/relationships/image" Target="media/image23.emf"/><Relationship Id="rId30" Type="http://schemas.openxmlformats.org/officeDocument/2006/relationships/image" Target="media/image26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6</TotalTime>
  <Pages>2</Pages>
  <Words>90</Words>
  <Characters>516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2008–2009 EĞİTİM-ÖĞRETİM YILI</dc:title>
  <dc:subject/>
  <dc:creator>deniz</dc:creator>
  <cp:keywords/>
  <dc:description/>
  <cp:lastModifiedBy>edanur</cp:lastModifiedBy>
  <cp:revision>3</cp:revision>
  <cp:lastPrinted>2011-01-05T21:51:00Z</cp:lastPrinted>
  <dcterms:created xsi:type="dcterms:W3CDTF">2011-01-05T22:13:00Z</dcterms:created>
  <dcterms:modified xsi:type="dcterms:W3CDTF">2011-01-15T19:39:00Z</dcterms:modified>
</cp:coreProperties>
</file>